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F580D6" w14:textId="77777777" w:rsidR="00977DD8" w:rsidRDefault="00977DD8"/>
    <w:tbl>
      <w:tblPr>
        <w:tblStyle w:val="Grilledutableau"/>
        <w:tblW w:w="103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079"/>
        <w:gridCol w:w="906"/>
        <w:gridCol w:w="3118"/>
        <w:gridCol w:w="4253"/>
        <w:gridCol w:w="992"/>
      </w:tblGrid>
      <w:tr w:rsidR="004A3451" w:rsidRPr="002F62BA" w14:paraId="302D808F" w14:textId="77777777" w:rsidTr="004A3451">
        <w:trPr>
          <w:gridAfter w:val="1"/>
          <w:wAfter w:w="992" w:type="dxa"/>
          <w:trHeight w:hRule="exact" w:val="723"/>
        </w:trPr>
        <w:tc>
          <w:tcPr>
            <w:tcW w:w="9356" w:type="dxa"/>
            <w:gridSpan w:val="4"/>
            <w:vMerge w:val="restart"/>
          </w:tcPr>
          <w:p w14:paraId="3E5C55DA" w14:textId="77777777" w:rsidR="004A3451" w:rsidRDefault="004A3451" w:rsidP="00A636E1">
            <w:pPr>
              <w:jc w:val="left"/>
              <w:rPr>
                <w:rFonts w:cstheme="minorHAnsi"/>
                <w:sz w:val="32"/>
                <w:szCs w:val="32"/>
              </w:rPr>
            </w:pPr>
            <w:bookmarkStart w:id="0" w:name="_Ref103591021"/>
            <w:bookmarkEnd w:id="0"/>
            <w:r>
              <w:br/>
            </w:r>
          </w:p>
          <w:p w14:paraId="77566A4D" w14:textId="77777777" w:rsidR="004A3451" w:rsidRDefault="004A3451" w:rsidP="00A636E1">
            <w:pPr>
              <w:jc w:val="left"/>
              <w:rPr>
                <w:rFonts w:cstheme="minorHAnsi"/>
                <w:sz w:val="32"/>
                <w:szCs w:val="32"/>
              </w:rPr>
            </w:pPr>
          </w:p>
          <w:p w14:paraId="49391192" w14:textId="77777777" w:rsidR="004A3451" w:rsidRDefault="004A3451" w:rsidP="00A636E1">
            <w:pPr>
              <w:jc w:val="left"/>
              <w:rPr>
                <w:rFonts w:cstheme="minorHAnsi"/>
                <w:sz w:val="32"/>
                <w:szCs w:val="32"/>
              </w:rPr>
            </w:pPr>
          </w:p>
          <w:p w14:paraId="2D63E2C9" w14:textId="77777777" w:rsidR="004A3451" w:rsidRDefault="004A3451" w:rsidP="007B3D82">
            <w:pPr>
              <w:pStyle w:val="Titre"/>
              <w:ind w:left="567"/>
              <w:rPr>
                <w:rFonts w:asciiTheme="minorHAnsi" w:eastAsiaTheme="minorEastAsia" w:hAnsiTheme="minorHAnsi" w:cstheme="minorHAnsi"/>
                <w:bCs/>
                <w:smallCaps/>
                <w:color w:val="006666" w:themeColor="accent1"/>
                <w:sz w:val="40"/>
                <w:szCs w:val="40"/>
                <w:lang w:eastAsia="en-US"/>
              </w:rPr>
            </w:pPr>
            <w:r>
              <w:rPr>
                <w:rFonts w:asciiTheme="minorHAnsi" w:eastAsiaTheme="minorEastAsia" w:hAnsiTheme="minorHAnsi" w:cstheme="minorHAnsi"/>
                <w:bCs/>
                <w:smallCaps/>
                <w:color w:val="006666" w:themeColor="accent1"/>
                <w:sz w:val="40"/>
                <w:szCs w:val="40"/>
                <w:lang w:eastAsia="en-US"/>
              </w:rPr>
              <w:t>Hospices civils de Lyon (HCL)</w:t>
            </w:r>
          </w:p>
          <w:p w14:paraId="6BFFFD34" w14:textId="77777777" w:rsidR="004A3451" w:rsidRPr="00212247" w:rsidRDefault="00212247" w:rsidP="007B3D82">
            <w:pPr>
              <w:pStyle w:val="Titre"/>
              <w:ind w:left="567"/>
              <w:rPr>
                <w:rFonts w:asciiTheme="minorHAnsi" w:eastAsiaTheme="minorEastAsia" w:hAnsiTheme="minorHAnsi" w:cstheme="minorHAnsi"/>
                <w:bCs/>
                <w:smallCaps/>
                <w:color w:val="006666" w:themeColor="accent1"/>
                <w:sz w:val="40"/>
                <w:szCs w:val="40"/>
                <w:lang w:eastAsia="en-US"/>
              </w:rPr>
            </w:pPr>
            <w:r>
              <w:rPr>
                <w:rFonts w:asciiTheme="minorHAnsi" w:eastAsiaTheme="minorEastAsia" w:hAnsiTheme="minorHAnsi" w:cstheme="minorHAnsi"/>
                <w:bCs/>
                <w:smallCaps/>
                <w:color w:val="006666" w:themeColor="accent1"/>
                <w:sz w:val="40"/>
                <w:szCs w:val="40"/>
                <w:lang w:eastAsia="en-US"/>
              </w:rPr>
              <w:t>Site de Croix Rousse</w:t>
            </w:r>
          </w:p>
          <w:p w14:paraId="56A198F8" w14:textId="77777777" w:rsidR="004A3451" w:rsidRDefault="0084516F" w:rsidP="004A3451">
            <w:pPr>
              <w:ind w:left="567"/>
              <w:jc w:val="left"/>
              <w:rPr>
                <w:rFonts w:ascii="Calibri Light" w:eastAsiaTheme="majorEastAsia" w:hAnsi="Calibri Light" w:cstheme="majorBidi"/>
                <w:b/>
                <w:bCs/>
                <w:sz w:val="32"/>
                <w:szCs w:val="24"/>
                <w:lang w:eastAsia="fr-FR"/>
              </w:rPr>
            </w:pPr>
            <w:r w:rsidRPr="0084516F">
              <w:rPr>
                <w:rFonts w:ascii="Calibri Light" w:eastAsiaTheme="majorEastAsia" w:hAnsi="Calibri Light" w:cstheme="majorBidi"/>
                <w:b/>
                <w:bCs/>
                <w:sz w:val="32"/>
                <w:szCs w:val="24"/>
                <w:lang w:eastAsia="fr-FR"/>
              </w:rPr>
              <w:t>Construction d’un Institut Hospitalo-Universitaire</w:t>
            </w:r>
          </w:p>
          <w:p w14:paraId="10763D49" w14:textId="77777777" w:rsidR="0059334C" w:rsidRDefault="000F0084" w:rsidP="004A3451">
            <w:pPr>
              <w:ind w:left="567"/>
              <w:jc w:val="left"/>
              <w:rPr>
                <w:rFonts w:ascii="Calibri Light" w:eastAsiaTheme="majorEastAsia" w:hAnsi="Calibri Light" w:cstheme="majorBidi"/>
                <w:b/>
                <w:bCs/>
                <w:sz w:val="32"/>
                <w:szCs w:val="24"/>
                <w:lang w:eastAsia="fr-FR"/>
              </w:rPr>
            </w:pPr>
            <w:r>
              <w:rPr>
                <w:rFonts w:ascii="Calibri Light" w:eastAsiaTheme="majorEastAsia" w:hAnsi="Calibri Light" w:cstheme="majorBidi"/>
                <w:b/>
                <w:bCs/>
                <w:sz w:val="32"/>
                <w:szCs w:val="24"/>
                <w:lang w:eastAsia="fr-FR"/>
              </w:rPr>
              <w:t>IHU EVEREST</w:t>
            </w:r>
          </w:p>
          <w:p w14:paraId="2319CF2C" w14:textId="77777777" w:rsidR="0059334C" w:rsidRPr="002F62BA" w:rsidRDefault="0059334C" w:rsidP="004A3451">
            <w:pPr>
              <w:ind w:left="567"/>
              <w:jc w:val="left"/>
              <w:rPr>
                <w:rFonts w:cstheme="minorHAnsi"/>
                <w:sz w:val="32"/>
                <w:szCs w:val="32"/>
              </w:rPr>
            </w:pPr>
          </w:p>
        </w:tc>
      </w:tr>
      <w:tr w:rsidR="004A3451" w:rsidRPr="002F62BA" w14:paraId="77A78A75" w14:textId="77777777" w:rsidTr="004A3451">
        <w:trPr>
          <w:gridAfter w:val="1"/>
          <w:wAfter w:w="992" w:type="dxa"/>
          <w:trHeight w:hRule="exact" w:val="3542"/>
        </w:trPr>
        <w:tc>
          <w:tcPr>
            <w:tcW w:w="9356" w:type="dxa"/>
            <w:gridSpan w:val="4"/>
            <w:vMerge/>
          </w:tcPr>
          <w:p w14:paraId="5CA9C2EB" w14:textId="77777777" w:rsidR="004A3451" w:rsidRPr="002F62BA" w:rsidRDefault="004A3451" w:rsidP="00A636E1">
            <w:pPr>
              <w:pStyle w:val="Titre"/>
              <w:rPr>
                <w:color w:val="auto"/>
              </w:rPr>
            </w:pPr>
          </w:p>
        </w:tc>
      </w:tr>
      <w:tr w:rsidR="00612E48" w:rsidRPr="002F62BA" w14:paraId="37A858F9" w14:textId="77777777" w:rsidTr="004A3451">
        <w:trPr>
          <w:trHeight w:val="1263"/>
        </w:trPr>
        <w:tc>
          <w:tcPr>
            <w:tcW w:w="10348" w:type="dxa"/>
            <w:gridSpan w:val="5"/>
            <w:tcBorders>
              <w:bottom w:val="single" w:sz="4" w:space="0" w:color="auto"/>
            </w:tcBorders>
          </w:tcPr>
          <w:p w14:paraId="7177A994" w14:textId="77777777" w:rsidR="004F3F2B" w:rsidRDefault="004F3F2B" w:rsidP="004A3451">
            <w:pPr>
              <w:ind w:right="1274"/>
              <w:rPr>
                <w:rFonts w:ascii="Calibri Light" w:eastAsiaTheme="majorEastAsia" w:hAnsi="Calibri Light" w:cstheme="majorBidi"/>
                <w:b/>
                <w:color w:val="006666" w:themeColor="accent1"/>
                <w:sz w:val="40"/>
                <w:szCs w:val="32"/>
                <w:lang w:eastAsia="fr-FR"/>
              </w:rPr>
            </w:pPr>
          </w:p>
          <w:p w14:paraId="16B1955E" w14:textId="77777777" w:rsidR="004A3451" w:rsidRDefault="004A3451" w:rsidP="00424D4E">
            <w:pPr>
              <w:ind w:left="1276" w:right="1274"/>
              <w:jc w:val="center"/>
              <w:rPr>
                <w:rFonts w:ascii="Calibri Light" w:eastAsiaTheme="majorEastAsia" w:hAnsi="Calibri Light" w:cstheme="majorBidi"/>
                <w:b/>
                <w:color w:val="006666" w:themeColor="accent1"/>
                <w:sz w:val="40"/>
                <w:szCs w:val="32"/>
                <w:lang w:eastAsia="fr-FR"/>
              </w:rPr>
            </w:pPr>
          </w:p>
          <w:p w14:paraId="35BC01B4" w14:textId="77777777" w:rsidR="004A3451" w:rsidRDefault="004A3451" w:rsidP="00424D4E">
            <w:pPr>
              <w:ind w:left="1276" w:right="1274"/>
              <w:jc w:val="center"/>
              <w:rPr>
                <w:rFonts w:ascii="Calibri Light" w:eastAsiaTheme="majorEastAsia" w:hAnsi="Calibri Light" w:cstheme="majorBidi"/>
                <w:b/>
                <w:color w:val="006666" w:themeColor="accent1"/>
                <w:sz w:val="40"/>
                <w:szCs w:val="32"/>
                <w:lang w:eastAsia="fr-FR"/>
              </w:rPr>
            </w:pPr>
          </w:p>
          <w:p w14:paraId="089A25F8" w14:textId="77777777" w:rsidR="00612E48" w:rsidRDefault="000F0084" w:rsidP="00D83512">
            <w:pPr>
              <w:ind w:left="1276" w:right="1274"/>
              <w:jc w:val="center"/>
              <w:rPr>
                <w:rFonts w:ascii="Calibri Light" w:eastAsiaTheme="majorEastAsia" w:hAnsi="Calibri Light" w:cstheme="majorBidi"/>
                <w:b/>
                <w:color w:val="006666" w:themeColor="accent1"/>
                <w:sz w:val="40"/>
                <w:szCs w:val="32"/>
                <w:lang w:eastAsia="fr-FR"/>
              </w:rPr>
            </w:pPr>
            <w:r>
              <w:rPr>
                <w:rFonts w:ascii="Calibri Light" w:eastAsiaTheme="majorEastAsia" w:hAnsi="Calibri Light" w:cstheme="majorBidi"/>
                <w:b/>
                <w:color w:val="006666" w:themeColor="accent1"/>
                <w:sz w:val="40"/>
                <w:szCs w:val="32"/>
                <w:lang w:eastAsia="fr-FR"/>
              </w:rPr>
              <w:t>Note programmatique</w:t>
            </w:r>
          </w:p>
          <w:p w14:paraId="1CAF4AD3" w14:textId="77777777" w:rsidR="00977DD8" w:rsidRDefault="00977DD8" w:rsidP="004A3451">
            <w:pPr>
              <w:ind w:right="1274"/>
              <w:rPr>
                <w:rFonts w:ascii="Calibri Light" w:eastAsiaTheme="majorEastAsia" w:hAnsi="Calibri Light" w:cstheme="majorBidi"/>
                <w:b/>
                <w:color w:val="006666" w:themeColor="accent1"/>
                <w:sz w:val="40"/>
                <w:szCs w:val="32"/>
                <w:lang w:eastAsia="fr-FR"/>
              </w:rPr>
            </w:pPr>
          </w:p>
          <w:p w14:paraId="0BD64F2E" w14:textId="77777777" w:rsidR="00977DD8" w:rsidRPr="00A736AA" w:rsidRDefault="00977DD8" w:rsidP="00D83512">
            <w:pPr>
              <w:ind w:left="1276" w:right="1274"/>
              <w:jc w:val="center"/>
              <w:rPr>
                <w:lang w:eastAsia="fr-FR"/>
              </w:rPr>
            </w:pPr>
          </w:p>
        </w:tc>
      </w:tr>
      <w:tr w:rsidR="00D83512" w:rsidRPr="000F6C82" w14:paraId="0894CCC9" w14:textId="77777777" w:rsidTr="00945EA4">
        <w:trPr>
          <w:trHeight w:hRule="exact" w:val="340"/>
        </w:trPr>
        <w:tc>
          <w:tcPr>
            <w:tcW w:w="1079" w:type="dxa"/>
            <w:tcBorders>
              <w:top w:val="single" w:sz="4" w:space="0" w:color="auto"/>
              <w:left w:val="single" w:sz="4" w:space="0" w:color="auto"/>
              <w:bottom w:val="single" w:sz="4" w:space="0" w:color="auto"/>
              <w:right w:val="single" w:sz="4" w:space="0" w:color="auto"/>
            </w:tcBorders>
            <w:shd w:val="clear" w:color="auto" w:fill="006666" w:themeFill="accent1"/>
            <w:vAlign w:val="center"/>
          </w:tcPr>
          <w:p w14:paraId="506A2A50" w14:textId="77777777" w:rsidR="00612E48" w:rsidRPr="000F6C82" w:rsidRDefault="00612E48" w:rsidP="00945EA4">
            <w:pPr>
              <w:spacing w:after="0"/>
              <w:jc w:val="center"/>
              <w:rPr>
                <w:b/>
                <w:bCs/>
                <w:color w:val="FFFFFF" w:themeColor="background1"/>
                <w:lang w:eastAsia="fr-FR"/>
              </w:rPr>
            </w:pPr>
            <w:r w:rsidRPr="000F6C82">
              <w:rPr>
                <w:b/>
                <w:bCs/>
                <w:color w:val="FFFFFF" w:themeColor="background1"/>
                <w:lang w:eastAsia="fr-FR"/>
              </w:rPr>
              <w:t>Date</w:t>
            </w:r>
          </w:p>
        </w:tc>
        <w:tc>
          <w:tcPr>
            <w:tcW w:w="906" w:type="dxa"/>
            <w:tcBorders>
              <w:top w:val="single" w:sz="4" w:space="0" w:color="auto"/>
              <w:left w:val="single" w:sz="4" w:space="0" w:color="auto"/>
              <w:bottom w:val="single" w:sz="4" w:space="0" w:color="auto"/>
              <w:right w:val="single" w:sz="4" w:space="0" w:color="auto"/>
            </w:tcBorders>
            <w:shd w:val="clear" w:color="auto" w:fill="006666" w:themeFill="accent1"/>
            <w:vAlign w:val="center"/>
          </w:tcPr>
          <w:p w14:paraId="13E62172" w14:textId="77777777" w:rsidR="00612E48" w:rsidRPr="000F6C82" w:rsidRDefault="00612E48" w:rsidP="00945EA4">
            <w:pPr>
              <w:spacing w:after="0"/>
              <w:jc w:val="center"/>
              <w:rPr>
                <w:b/>
                <w:bCs/>
                <w:color w:val="FFFFFF" w:themeColor="background1"/>
                <w:lang w:eastAsia="fr-FR"/>
              </w:rPr>
            </w:pPr>
            <w:r w:rsidRPr="000F6C82">
              <w:rPr>
                <w:b/>
                <w:bCs/>
                <w:color w:val="FFFFFF" w:themeColor="background1"/>
                <w:lang w:eastAsia="fr-FR"/>
              </w:rPr>
              <w:t>Version</w:t>
            </w:r>
          </w:p>
        </w:tc>
        <w:tc>
          <w:tcPr>
            <w:tcW w:w="8363" w:type="dxa"/>
            <w:gridSpan w:val="3"/>
            <w:tcBorders>
              <w:top w:val="single" w:sz="4" w:space="0" w:color="auto"/>
              <w:left w:val="single" w:sz="4" w:space="0" w:color="auto"/>
              <w:bottom w:val="single" w:sz="4" w:space="0" w:color="auto"/>
              <w:right w:val="single" w:sz="4" w:space="0" w:color="auto"/>
            </w:tcBorders>
            <w:shd w:val="clear" w:color="auto" w:fill="006666" w:themeFill="accent1"/>
            <w:vAlign w:val="center"/>
          </w:tcPr>
          <w:p w14:paraId="7E9DD8D8" w14:textId="77777777" w:rsidR="00612E48" w:rsidRPr="000F6C82" w:rsidRDefault="00612E48" w:rsidP="00945EA4">
            <w:pPr>
              <w:spacing w:after="0"/>
              <w:jc w:val="center"/>
              <w:rPr>
                <w:b/>
                <w:bCs/>
                <w:color w:val="FFFFFF" w:themeColor="background1"/>
                <w:lang w:eastAsia="fr-FR"/>
              </w:rPr>
            </w:pPr>
            <w:r w:rsidRPr="000F6C82">
              <w:rPr>
                <w:b/>
                <w:bCs/>
                <w:color w:val="FFFFFF" w:themeColor="background1"/>
                <w:lang w:eastAsia="fr-FR"/>
              </w:rPr>
              <w:t>Désignation</w:t>
            </w:r>
          </w:p>
        </w:tc>
      </w:tr>
      <w:tr w:rsidR="00B20F48" w:rsidRPr="002F62BA" w14:paraId="6814089D" w14:textId="77777777" w:rsidTr="001A5B06">
        <w:trPr>
          <w:trHeight w:val="20"/>
        </w:trPr>
        <w:tc>
          <w:tcPr>
            <w:tcW w:w="1079" w:type="dxa"/>
            <w:tcBorders>
              <w:top w:val="single" w:sz="4" w:space="0" w:color="auto"/>
              <w:left w:val="single" w:sz="4" w:space="0" w:color="auto"/>
              <w:bottom w:val="single" w:sz="4" w:space="0" w:color="auto"/>
              <w:right w:val="single" w:sz="4" w:space="0" w:color="auto"/>
            </w:tcBorders>
          </w:tcPr>
          <w:p w14:paraId="4F80E74D" w14:textId="77777777" w:rsidR="00B20F48" w:rsidRPr="00CA788D" w:rsidRDefault="00CA788D" w:rsidP="00B20F48">
            <w:pPr>
              <w:spacing w:after="0"/>
              <w:jc w:val="center"/>
              <w:rPr>
                <w:lang w:eastAsia="fr-FR"/>
              </w:rPr>
            </w:pPr>
            <w:r w:rsidRPr="00CA788D">
              <w:rPr>
                <w:lang w:eastAsia="fr-FR"/>
              </w:rPr>
              <w:t>22</w:t>
            </w:r>
            <w:r w:rsidR="00945EA4" w:rsidRPr="00CA788D">
              <w:rPr>
                <w:lang w:eastAsia="fr-FR"/>
              </w:rPr>
              <w:t>/01/25</w:t>
            </w:r>
          </w:p>
        </w:tc>
        <w:tc>
          <w:tcPr>
            <w:tcW w:w="906" w:type="dxa"/>
            <w:tcBorders>
              <w:top w:val="single" w:sz="4" w:space="0" w:color="auto"/>
              <w:left w:val="single" w:sz="4" w:space="0" w:color="auto"/>
              <w:bottom w:val="single" w:sz="4" w:space="0" w:color="auto"/>
              <w:right w:val="single" w:sz="4" w:space="0" w:color="auto"/>
            </w:tcBorders>
          </w:tcPr>
          <w:p w14:paraId="1F365C3A" w14:textId="77777777" w:rsidR="00B20F48" w:rsidRDefault="00945EA4" w:rsidP="00B20F48">
            <w:pPr>
              <w:spacing w:after="0"/>
              <w:jc w:val="center"/>
              <w:rPr>
                <w:lang w:eastAsia="fr-FR"/>
              </w:rPr>
            </w:pPr>
            <w:r>
              <w:rPr>
                <w:lang w:eastAsia="fr-FR"/>
              </w:rPr>
              <w:t>V00</w:t>
            </w:r>
          </w:p>
        </w:tc>
        <w:tc>
          <w:tcPr>
            <w:tcW w:w="8363" w:type="dxa"/>
            <w:gridSpan w:val="3"/>
            <w:tcBorders>
              <w:top w:val="single" w:sz="4" w:space="0" w:color="auto"/>
              <w:left w:val="single" w:sz="4" w:space="0" w:color="auto"/>
              <w:bottom w:val="single" w:sz="4" w:space="0" w:color="auto"/>
              <w:right w:val="single" w:sz="4" w:space="0" w:color="auto"/>
            </w:tcBorders>
          </w:tcPr>
          <w:p w14:paraId="037CDC17" w14:textId="77777777" w:rsidR="00B20F48" w:rsidRDefault="00945EA4" w:rsidP="00945EA4">
            <w:pPr>
              <w:spacing w:after="0"/>
              <w:ind w:left="144"/>
              <w:jc w:val="left"/>
              <w:rPr>
                <w:lang w:eastAsia="fr-FR"/>
              </w:rPr>
            </w:pPr>
            <w:r>
              <w:rPr>
                <w:lang w:eastAsia="fr-FR"/>
              </w:rPr>
              <w:t>Note programmatique – version initiale</w:t>
            </w:r>
          </w:p>
        </w:tc>
      </w:tr>
      <w:tr w:rsidR="000F0084" w:rsidRPr="002F62BA" w14:paraId="19BC1635" w14:textId="77777777" w:rsidTr="001A5B06">
        <w:trPr>
          <w:trHeight w:val="20"/>
        </w:trPr>
        <w:tc>
          <w:tcPr>
            <w:tcW w:w="1079" w:type="dxa"/>
            <w:tcBorders>
              <w:top w:val="single" w:sz="4" w:space="0" w:color="auto"/>
              <w:left w:val="single" w:sz="4" w:space="0" w:color="auto"/>
              <w:bottom w:val="single" w:sz="4" w:space="0" w:color="auto"/>
              <w:right w:val="single" w:sz="4" w:space="0" w:color="auto"/>
            </w:tcBorders>
            <w:vAlign w:val="center"/>
          </w:tcPr>
          <w:p w14:paraId="639B59F5" w14:textId="1A23027A" w:rsidR="000F0084" w:rsidRPr="004F3F2B" w:rsidRDefault="002924B8" w:rsidP="00AC7B8F">
            <w:pPr>
              <w:spacing w:after="0"/>
              <w:jc w:val="center"/>
              <w:rPr>
                <w:lang w:eastAsia="fr-FR"/>
              </w:rPr>
            </w:pPr>
            <w:r>
              <w:rPr>
                <w:lang w:eastAsia="fr-FR"/>
              </w:rPr>
              <w:t>29/01/25</w:t>
            </w:r>
          </w:p>
        </w:tc>
        <w:tc>
          <w:tcPr>
            <w:tcW w:w="906" w:type="dxa"/>
            <w:tcBorders>
              <w:top w:val="single" w:sz="4" w:space="0" w:color="auto"/>
              <w:left w:val="single" w:sz="4" w:space="0" w:color="auto"/>
              <w:bottom w:val="single" w:sz="4" w:space="0" w:color="auto"/>
              <w:right w:val="single" w:sz="4" w:space="0" w:color="auto"/>
            </w:tcBorders>
          </w:tcPr>
          <w:p w14:paraId="59D6ED8F" w14:textId="3C14CAAA" w:rsidR="000F0084" w:rsidRPr="004F3F2B" w:rsidRDefault="002924B8" w:rsidP="00AC7B8F">
            <w:pPr>
              <w:spacing w:after="0"/>
              <w:jc w:val="center"/>
              <w:rPr>
                <w:lang w:eastAsia="fr-FR"/>
              </w:rPr>
            </w:pPr>
            <w:r>
              <w:rPr>
                <w:lang w:eastAsia="fr-FR"/>
              </w:rPr>
              <w:t>V01</w:t>
            </w:r>
          </w:p>
        </w:tc>
        <w:tc>
          <w:tcPr>
            <w:tcW w:w="8363" w:type="dxa"/>
            <w:gridSpan w:val="3"/>
            <w:tcBorders>
              <w:top w:val="single" w:sz="4" w:space="0" w:color="auto"/>
              <w:left w:val="single" w:sz="4" w:space="0" w:color="auto"/>
              <w:bottom w:val="single" w:sz="4" w:space="0" w:color="auto"/>
              <w:right w:val="single" w:sz="4" w:space="0" w:color="auto"/>
            </w:tcBorders>
            <w:vAlign w:val="center"/>
          </w:tcPr>
          <w:p w14:paraId="256473D2" w14:textId="3742ADA7" w:rsidR="000F0084" w:rsidRPr="004F3F2B" w:rsidRDefault="002924B8" w:rsidP="00E35D47">
            <w:pPr>
              <w:spacing w:after="0"/>
            </w:pPr>
            <w:r>
              <w:t xml:space="preserve">   Prise en compte des remarques maî</w:t>
            </w:r>
            <w:r w:rsidR="008775F5">
              <w:t>trise d’ouvrage</w:t>
            </w:r>
          </w:p>
        </w:tc>
      </w:tr>
      <w:tr w:rsidR="00927F9F" w:rsidRPr="002F62BA" w14:paraId="2F498A7C" w14:textId="77777777" w:rsidTr="001A5B06">
        <w:trPr>
          <w:trHeight w:val="20"/>
        </w:trPr>
        <w:tc>
          <w:tcPr>
            <w:tcW w:w="1079" w:type="dxa"/>
            <w:tcBorders>
              <w:top w:val="single" w:sz="4" w:space="0" w:color="auto"/>
              <w:left w:val="single" w:sz="4" w:space="0" w:color="auto"/>
              <w:bottom w:val="single" w:sz="4" w:space="0" w:color="auto"/>
              <w:right w:val="single" w:sz="4" w:space="0" w:color="auto"/>
            </w:tcBorders>
            <w:vAlign w:val="center"/>
          </w:tcPr>
          <w:p w14:paraId="31C896F8" w14:textId="7F3DB06C" w:rsidR="00927F9F" w:rsidRDefault="00927F9F" w:rsidP="00927F9F">
            <w:pPr>
              <w:spacing w:after="0"/>
              <w:jc w:val="center"/>
              <w:rPr>
                <w:lang w:eastAsia="fr-FR"/>
              </w:rPr>
            </w:pPr>
            <w:r>
              <w:rPr>
                <w:lang w:eastAsia="fr-FR"/>
              </w:rPr>
              <w:t>24/06/25</w:t>
            </w:r>
          </w:p>
        </w:tc>
        <w:tc>
          <w:tcPr>
            <w:tcW w:w="906" w:type="dxa"/>
            <w:tcBorders>
              <w:top w:val="single" w:sz="4" w:space="0" w:color="auto"/>
              <w:left w:val="single" w:sz="4" w:space="0" w:color="auto"/>
              <w:bottom w:val="single" w:sz="4" w:space="0" w:color="auto"/>
              <w:right w:val="single" w:sz="4" w:space="0" w:color="auto"/>
            </w:tcBorders>
          </w:tcPr>
          <w:p w14:paraId="77546ED3" w14:textId="0B7B642A" w:rsidR="00927F9F" w:rsidRDefault="00927F9F" w:rsidP="00927F9F">
            <w:pPr>
              <w:spacing w:after="0"/>
              <w:jc w:val="center"/>
              <w:rPr>
                <w:lang w:eastAsia="fr-FR"/>
              </w:rPr>
            </w:pPr>
            <w:r>
              <w:rPr>
                <w:lang w:eastAsia="fr-FR"/>
              </w:rPr>
              <w:t>V02</w:t>
            </w:r>
          </w:p>
        </w:tc>
        <w:tc>
          <w:tcPr>
            <w:tcW w:w="8363" w:type="dxa"/>
            <w:gridSpan w:val="3"/>
            <w:tcBorders>
              <w:top w:val="single" w:sz="4" w:space="0" w:color="auto"/>
              <w:left w:val="single" w:sz="4" w:space="0" w:color="auto"/>
              <w:bottom w:val="single" w:sz="4" w:space="0" w:color="auto"/>
              <w:right w:val="single" w:sz="4" w:space="0" w:color="auto"/>
            </w:tcBorders>
            <w:vAlign w:val="center"/>
          </w:tcPr>
          <w:p w14:paraId="7D2C8079" w14:textId="6A8DDF26" w:rsidR="00927F9F" w:rsidRDefault="00927F9F" w:rsidP="00927F9F">
            <w:pPr>
              <w:spacing w:after="0"/>
            </w:pPr>
            <w:r>
              <w:t xml:space="preserve">   Ajout paragraphe CT</w:t>
            </w:r>
          </w:p>
        </w:tc>
      </w:tr>
      <w:tr w:rsidR="00096C32" w:rsidRPr="002F62BA" w14:paraId="0CB61B2E" w14:textId="77777777" w:rsidTr="001A5B06">
        <w:trPr>
          <w:trHeight w:val="20"/>
        </w:trPr>
        <w:tc>
          <w:tcPr>
            <w:tcW w:w="1079" w:type="dxa"/>
            <w:tcBorders>
              <w:top w:val="single" w:sz="4" w:space="0" w:color="auto"/>
              <w:left w:val="single" w:sz="4" w:space="0" w:color="auto"/>
              <w:bottom w:val="single" w:sz="4" w:space="0" w:color="auto"/>
              <w:right w:val="single" w:sz="4" w:space="0" w:color="auto"/>
            </w:tcBorders>
            <w:vAlign w:val="center"/>
          </w:tcPr>
          <w:p w14:paraId="298A2E68" w14:textId="0CA5F9A7" w:rsidR="00096C32" w:rsidRDefault="00096C32" w:rsidP="00096C32">
            <w:pPr>
              <w:spacing w:after="0"/>
              <w:jc w:val="center"/>
              <w:rPr>
                <w:lang w:eastAsia="fr-FR"/>
              </w:rPr>
            </w:pPr>
            <w:r>
              <w:rPr>
                <w:lang w:eastAsia="fr-FR"/>
              </w:rPr>
              <w:t>22/09/25</w:t>
            </w:r>
          </w:p>
        </w:tc>
        <w:tc>
          <w:tcPr>
            <w:tcW w:w="906" w:type="dxa"/>
            <w:tcBorders>
              <w:top w:val="single" w:sz="4" w:space="0" w:color="auto"/>
              <w:left w:val="single" w:sz="4" w:space="0" w:color="auto"/>
              <w:bottom w:val="single" w:sz="4" w:space="0" w:color="auto"/>
              <w:right w:val="single" w:sz="4" w:space="0" w:color="auto"/>
            </w:tcBorders>
          </w:tcPr>
          <w:p w14:paraId="35230D6C" w14:textId="4F3233FE" w:rsidR="00096C32" w:rsidRDefault="00096C32" w:rsidP="00096C32">
            <w:pPr>
              <w:spacing w:after="0"/>
              <w:jc w:val="center"/>
              <w:rPr>
                <w:lang w:eastAsia="fr-FR"/>
              </w:rPr>
            </w:pPr>
            <w:r>
              <w:rPr>
                <w:lang w:eastAsia="fr-FR"/>
              </w:rPr>
              <w:t>V03</w:t>
            </w:r>
          </w:p>
        </w:tc>
        <w:tc>
          <w:tcPr>
            <w:tcW w:w="8363" w:type="dxa"/>
            <w:gridSpan w:val="3"/>
            <w:tcBorders>
              <w:top w:val="single" w:sz="4" w:space="0" w:color="auto"/>
              <w:left w:val="single" w:sz="4" w:space="0" w:color="auto"/>
              <w:bottom w:val="single" w:sz="4" w:space="0" w:color="auto"/>
              <w:right w:val="single" w:sz="4" w:space="0" w:color="auto"/>
            </w:tcBorders>
            <w:vAlign w:val="center"/>
          </w:tcPr>
          <w:p w14:paraId="1CC6ABB6" w14:textId="15ABEF11" w:rsidR="00096C32" w:rsidRDefault="00096C32" w:rsidP="00096C32">
            <w:pPr>
              <w:spacing w:after="0"/>
            </w:pPr>
            <w:r>
              <w:t xml:space="preserve">   Ajout paragraphe CSPS</w:t>
            </w:r>
          </w:p>
        </w:tc>
      </w:tr>
      <w:tr w:rsidR="00096C32" w:rsidRPr="002F62BA" w14:paraId="0C0E4957" w14:textId="77777777" w:rsidTr="001A5B06">
        <w:trPr>
          <w:trHeight w:hRule="exact" w:val="680"/>
        </w:trPr>
        <w:tc>
          <w:tcPr>
            <w:tcW w:w="5103" w:type="dxa"/>
            <w:gridSpan w:val="3"/>
            <w:tcBorders>
              <w:top w:val="single" w:sz="4" w:space="0" w:color="auto"/>
            </w:tcBorders>
            <w:vAlign w:val="bottom"/>
          </w:tcPr>
          <w:p w14:paraId="5FACBDB4" w14:textId="77777777" w:rsidR="00096C32" w:rsidRDefault="00096C32" w:rsidP="00096C32">
            <w:pPr>
              <w:pStyle w:val="Textebrut"/>
              <w:rPr>
                <w:rFonts w:cstheme="minorHAnsi"/>
                <w:i/>
                <w:sz w:val="20"/>
                <w:szCs w:val="20"/>
              </w:rPr>
            </w:pPr>
          </w:p>
        </w:tc>
        <w:tc>
          <w:tcPr>
            <w:tcW w:w="5245" w:type="dxa"/>
            <w:gridSpan w:val="2"/>
            <w:tcBorders>
              <w:top w:val="single" w:sz="4" w:space="0" w:color="auto"/>
            </w:tcBorders>
            <w:vAlign w:val="bottom"/>
          </w:tcPr>
          <w:p w14:paraId="00F6830D" w14:textId="77777777" w:rsidR="00096C32" w:rsidRDefault="00096C32" w:rsidP="00096C32">
            <w:pPr>
              <w:pStyle w:val="Textebrut"/>
              <w:tabs>
                <w:tab w:val="left" w:pos="-854"/>
              </w:tabs>
              <w:rPr>
                <w:rFonts w:cstheme="minorHAnsi"/>
                <w:i/>
                <w:sz w:val="20"/>
                <w:szCs w:val="20"/>
              </w:rPr>
            </w:pPr>
          </w:p>
        </w:tc>
      </w:tr>
      <w:tr w:rsidR="00096C32" w:rsidRPr="002F62BA" w14:paraId="121D0F41" w14:textId="77777777" w:rsidTr="001A5B06">
        <w:trPr>
          <w:trHeight w:hRule="exact" w:val="680"/>
        </w:trPr>
        <w:tc>
          <w:tcPr>
            <w:tcW w:w="5103" w:type="dxa"/>
            <w:gridSpan w:val="3"/>
            <w:vAlign w:val="bottom"/>
          </w:tcPr>
          <w:p w14:paraId="1B204A41" w14:textId="77777777" w:rsidR="00096C32" w:rsidRPr="002F62BA" w:rsidRDefault="00096C32" w:rsidP="00096C32">
            <w:pPr>
              <w:pStyle w:val="Textebrut"/>
              <w:rPr>
                <w:rFonts w:cstheme="minorHAnsi"/>
                <w:sz w:val="20"/>
                <w:szCs w:val="20"/>
              </w:rPr>
            </w:pPr>
            <w:r>
              <w:rPr>
                <w:rFonts w:cstheme="minorHAnsi"/>
                <w:i/>
                <w:sz w:val="20"/>
                <w:szCs w:val="20"/>
              </w:rPr>
              <w:t>Maîtrise d’ouvrage</w:t>
            </w:r>
          </w:p>
          <w:p w14:paraId="40CD4EB5" w14:textId="77777777" w:rsidR="00096C32" w:rsidRPr="002F62BA" w:rsidRDefault="00096C32" w:rsidP="00096C32">
            <w:pPr>
              <w:pStyle w:val="Textebrut"/>
              <w:rPr>
                <w:rFonts w:cstheme="minorHAnsi"/>
                <w:sz w:val="20"/>
              </w:rPr>
            </w:pPr>
            <w:r>
              <w:rPr>
                <w:rFonts w:cstheme="minorHAnsi"/>
                <w:sz w:val="20"/>
              </w:rPr>
              <w:t>--</w:t>
            </w:r>
          </w:p>
        </w:tc>
        <w:tc>
          <w:tcPr>
            <w:tcW w:w="5245" w:type="dxa"/>
            <w:gridSpan w:val="2"/>
            <w:vAlign w:val="bottom"/>
          </w:tcPr>
          <w:p w14:paraId="1F514298" w14:textId="77777777" w:rsidR="00096C32" w:rsidRPr="00862A11" w:rsidRDefault="00096C32" w:rsidP="00096C32">
            <w:pPr>
              <w:pStyle w:val="Textebrut"/>
              <w:tabs>
                <w:tab w:val="left" w:pos="-854"/>
              </w:tabs>
              <w:rPr>
                <w:rFonts w:cstheme="minorHAnsi"/>
                <w:i/>
                <w:sz w:val="20"/>
                <w:szCs w:val="20"/>
              </w:rPr>
            </w:pPr>
            <w:r>
              <w:rPr>
                <w:rFonts w:cstheme="minorHAnsi"/>
                <w:i/>
                <w:sz w:val="20"/>
                <w:szCs w:val="20"/>
              </w:rPr>
              <w:t>Assistant technique à la maîtrise d’ouvrage</w:t>
            </w:r>
          </w:p>
          <w:p w14:paraId="0B74924B" w14:textId="77777777" w:rsidR="00096C32" w:rsidRPr="002F62BA" w:rsidRDefault="00096C32" w:rsidP="00096C32">
            <w:pPr>
              <w:pStyle w:val="Textebrut"/>
              <w:rPr>
                <w:rFonts w:cstheme="minorHAnsi"/>
                <w:i/>
                <w:sz w:val="20"/>
                <w:szCs w:val="20"/>
              </w:rPr>
            </w:pPr>
            <w:r w:rsidRPr="002F62BA">
              <w:rPr>
                <w:rFonts w:cstheme="minorHAnsi"/>
                <w:sz w:val="20"/>
              </w:rPr>
              <w:t>---</w:t>
            </w:r>
          </w:p>
        </w:tc>
      </w:tr>
      <w:tr w:rsidR="00096C32" w:rsidRPr="002F62BA" w14:paraId="69FCCED5" w14:textId="77777777" w:rsidTr="004A3451">
        <w:trPr>
          <w:trHeight w:hRule="exact" w:val="2976"/>
        </w:trPr>
        <w:tc>
          <w:tcPr>
            <w:tcW w:w="5103" w:type="dxa"/>
            <w:gridSpan w:val="3"/>
          </w:tcPr>
          <w:p w14:paraId="7FDEF971" w14:textId="77777777" w:rsidR="00096C32" w:rsidRDefault="00096C32" w:rsidP="00096C32">
            <w:pPr>
              <w:pStyle w:val="Textebrut"/>
              <w:rPr>
                <w:rFonts w:cstheme="minorHAnsi"/>
                <w:sz w:val="20"/>
              </w:rPr>
            </w:pPr>
            <w:r>
              <w:rPr>
                <w:rFonts w:cstheme="minorHAnsi"/>
                <w:noProof/>
                <w:sz w:val="20"/>
                <w:lang w:eastAsia="fr-FR"/>
              </w:rPr>
              <w:drawing>
                <wp:inline distT="0" distB="0" distL="0" distR="0" wp14:anchorId="22A6DEAC" wp14:editId="76B934DD">
                  <wp:extent cx="802203" cy="807664"/>
                  <wp:effectExtent l="0" t="0" r="0" b="0"/>
                  <wp:docPr id="1734520004" name="Image 173452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03389" cy="808858"/>
                          </a:xfrm>
                          <a:prstGeom prst="rect">
                            <a:avLst/>
                          </a:prstGeom>
                          <a:noFill/>
                        </pic:spPr>
                      </pic:pic>
                    </a:graphicData>
                  </a:graphic>
                </wp:inline>
              </w:drawing>
            </w:r>
          </w:p>
          <w:p w14:paraId="2814532C" w14:textId="77777777" w:rsidR="00096C32" w:rsidRPr="009C159A" w:rsidRDefault="00096C32" w:rsidP="00096C32">
            <w:pPr>
              <w:pStyle w:val="Textebrut"/>
              <w:rPr>
                <w:rFonts w:cstheme="minorHAnsi"/>
                <w:b/>
                <w:bCs/>
                <w:sz w:val="20"/>
              </w:rPr>
            </w:pPr>
            <w:r>
              <w:rPr>
                <w:rFonts w:cstheme="minorHAnsi"/>
                <w:b/>
                <w:bCs/>
                <w:sz w:val="20"/>
              </w:rPr>
              <w:t>Hospices Civils de Lyon</w:t>
            </w:r>
          </w:p>
          <w:p w14:paraId="2EC780D9" w14:textId="77777777" w:rsidR="00096C32" w:rsidRPr="002F62BA" w:rsidRDefault="00096C32" w:rsidP="00096C32">
            <w:pPr>
              <w:pStyle w:val="Textebrut"/>
              <w:rPr>
                <w:rFonts w:cstheme="minorHAnsi"/>
                <w:sz w:val="20"/>
              </w:rPr>
            </w:pPr>
          </w:p>
        </w:tc>
        <w:tc>
          <w:tcPr>
            <w:tcW w:w="5245" w:type="dxa"/>
            <w:gridSpan w:val="2"/>
          </w:tcPr>
          <w:p w14:paraId="36A6D1B6" w14:textId="77777777" w:rsidR="00096C32" w:rsidRPr="002F62BA" w:rsidRDefault="00096C32" w:rsidP="00096C32">
            <w:pPr>
              <w:pStyle w:val="Textebrut"/>
              <w:rPr>
                <w:rFonts w:cstheme="minorHAnsi"/>
                <w:sz w:val="20"/>
              </w:rPr>
            </w:pPr>
            <w:r w:rsidRPr="002F62BA">
              <w:rPr>
                <w:rFonts w:cstheme="minorHAnsi"/>
                <w:noProof/>
                <w:sz w:val="20"/>
                <w:lang w:eastAsia="fr-FR"/>
              </w:rPr>
              <w:drawing>
                <wp:inline distT="0" distB="0" distL="0" distR="0" wp14:anchorId="3A2E04F6" wp14:editId="128122D1">
                  <wp:extent cx="1403287" cy="761881"/>
                  <wp:effectExtent l="0" t="0" r="6985" b="635"/>
                  <wp:docPr id="27" name="Image 27" descr="Une image contenant texte, Graphique, Polic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 27" descr="Une image contenant texte, Graphique, Police, logo&#10;&#10;Description générée automatiquemen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59583" cy="792446"/>
                          </a:xfrm>
                          <a:prstGeom prst="rect">
                            <a:avLst/>
                          </a:prstGeom>
                        </pic:spPr>
                      </pic:pic>
                    </a:graphicData>
                  </a:graphic>
                </wp:inline>
              </w:drawing>
            </w:r>
          </w:p>
          <w:p w14:paraId="38C7F488" w14:textId="77777777" w:rsidR="00096C32" w:rsidRPr="008C3049" w:rsidRDefault="00096C32" w:rsidP="00096C32">
            <w:pPr>
              <w:pStyle w:val="Textebrut"/>
              <w:rPr>
                <w:rFonts w:cstheme="minorHAnsi"/>
                <w:b/>
                <w:sz w:val="20"/>
                <w:szCs w:val="20"/>
              </w:rPr>
            </w:pPr>
            <w:r w:rsidRPr="002F62BA">
              <w:rPr>
                <w:rFonts w:cstheme="minorHAnsi"/>
                <w:b/>
                <w:sz w:val="20"/>
                <w:szCs w:val="20"/>
              </w:rPr>
              <w:t xml:space="preserve">A2MO </w:t>
            </w:r>
            <w:r>
              <w:rPr>
                <w:rFonts w:cstheme="minorHAnsi"/>
                <w:b/>
                <w:sz w:val="20"/>
                <w:szCs w:val="20"/>
              </w:rPr>
              <w:t>Lyon</w:t>
            </w:r>
          </w:p>
        </w:tc>
      </w:tr>
    </w:tbl>
    <w:p w14:paraId="2297C1E2" w14:textId="77777777" w:rsidR="004F3F2B" w:rsidRDefault="004F3F2B">
      <w:pPr>
        <w:spacing w:after="0"/>
        <w:jc w:val="left"/>
        <w:rPr>
          <w:b/>
          <w:bCs/>
          <w:u w:val="single"/>
        </w:rPr>
        <w:sectPr w:rsidR="004F3F2B" w:rsidSect="00BF3288">
          <w:headerReference w:type="default" r:id="rId13"/>
          <w:pgSz w:w="11907" w:h="16840" w:code="9"/>
          <w:pgMar w:top="720" w:right="720" w:bottom="720" w:left="720" w:header="425" w:footer="268" w:gutter="0"/>
          <w:cols w:space="720"/>
          <w:docGrid w:linePitch="272"/>
        </w:sectPr>
      </w:pPr>
    </w:p>
    <w:p w14:paraId="32F5C249" w14:textId="77777777" w:rsidR="00E85E68" w:rsidRPr="009B033D" w:rsidRDefault="00E85E68" w:rsidP="009B033D">
      <w:pPr>
        <w:pStyle w:val="Titre1"/>
        <w:ind w:firstLine="0"/>
      </w:pPr>
      <w:r w:rsidRPr="009B033D">
        <w:lastRenderedPageBreak/>
        <w:t>Objet de l’opération</w:t>
      </w:r>
    </w:p>
    <w:p w14:paraId="192B336D" w14:textId="77777777" w:rsidR="00F009AE" w:rsidRDefault="00F009AE" w:rsidP="00F009AE">
      <w:r>
        <w:t xml:space="preserve">Les Instituts Hospitalo-Universitaires (IHU) en France sont des structures innovantes qui visent à renforcer la collaboration entre la recherche, l'enseignement et les soins. Créés pour répondre à des enjeux de santé publique, les IHU se concentrent sur des domaines spécifiques, tels que les maladies infectieuses, la santé mentale ou encore la cancérologie. Chaque IHU développe des projets de recherche translationnelle, permettant de transformer les découvertes scientifiques en applications cliniques concrètes. </w:t>
      </w:r>
    </w:p>
    <w:p w14:paraId="2960AC53" w14:textId="77777777" w:rsidR="00F009AE" w:rsidRDefault="00F009AE" w:rsidP="00F009AE">
      <w:r>
        <w:t>Ces initiatives contribuent non seulement à améliorer la prise en charge des patients, mais aussi à dynamiser l'écosystème de recherche en santé en France, renforçant ainsi l’attractivité du pays dans le domaine des sciences de la vie.</w:t>
      </w:r>
    </w:p>
    <w:p w14:paraId="7CBFA9D1" w14:textId="77777777" w:rsidR="00F009AE" w:rsidRDefault="00F009AE" w:rsidP="00F009AE">
      <w:r>
        <w:t>En 2010, le Ministère de l’Enseignement Supérieur et de la Recherche et le Ministère de la Santé ont lancé un appel à projets ambitieux pour la création d'Instituts Hospitalo-Universitaires (IHU) dans le cadre du programme d'investissements d'avenir. Cette initiative visait à renforcer l'innovation et la recherche en santé en France, en favorisant des collaborations étroites entre les établissements hospitaliers et les universités. Les six IHU sélectionnés ont été conçus pour traiter des problématiques de santé publique spécifiques, en intégrant des approches pluridisciplinaires et des technologies de pointe.</w:t>
      </w:r>
    </w:p>
    <w:p w14:paraId="5FE2A392" w14:textId="0F4BD650" w:rsidR="00F009AE" w:rsidRDefault="00F009AE" w:rsidP="00F009AE">
      <w:r>
        <w:t xml:space="preserve">En 2019, les cinq autres IHU de l'alliance IHU France ont également reçu un soutien </w:t>
      </w:r>
      <w:r w:rsidR="008775F5">
        <w:t>significatif après</w:t>
      </w:r>
      <w:r>
        <w:t xml:space="preserve"> une évaluation rigoureuse par un jury international d'experts. Ce financement a permis aux IHU de développer des projets ambitieux, allant de la recherche sur les maladies infectieuses à la médecine personnalisée, tout en favorisant l'émergence de nouvelles technologies de santé. </w:t>
      </w:r>
    </w:p>
    <w:p w14:paraId="14AA0091" w14:textId="77777777" w:rsidR="00B85B7D" w:rsidRDefault="00F009AE" w:rsidP="00F009AE">
      <w:r>
        <w:t>L’IHU Everest à Lyon a été créé dans ce cadre et est dédié à la recherche et à la prise en charge des pathologies hépatiques. Il vise à améliorer la prévention, le diagnostic et le traitement des maladies du foie, telles que les hépatites virales, la cirrhose et le cancer du foie. Il s'inscrit également dans un réseau national et international de recherche, permettant des collaborations fructueuses. Par ses activités, l'IHU Everest aspire à transformer les découvertes scientifiques en applications cliniques concrètes, contribuant ainsi à l'amélioration des soins aux patients.</w:t>
      </w:r>
    </w:p>
    <w:p w14:paraId="58E47D10" w14:textId="77777777" w:rsidR="006E3514" w:rsidRPr="009720F1" w:rsidRDefault="006E3514" w:rsidP="006E3514">
      <w:r>
        <w:t>L’objectif de l’op</w:t>
      </w:r>
      <w:r w:rsidRPr="009720F1">
        <w:t xml:space="preserve">ération consiste </w:t>
      </w:r>
      <w:r>
        <w:t xml:space="preserve">donc </w:t>
      </w:r>
      <w:r w:rsidRPr="009720F1">
        <w:t xml:space="preserve">à </w:t>
      </w:r>
      <w:r>
        <w:t>c</w:t>
      </w:r>
      <w:r w:rsidRPr="009720F1">
        <w:t xml:space="preserve">onstruire </w:t>
      </w:r>
      <w:r>
        <w:t>les locaux de l’I</w:t>
      </w:r>
      <w:r w:rsidRPr="009720F1">
        <w:t>nstitut Hospitalo-Universitaire sur le site de l’hôpital de la Croix Rousse</w:t>
      </w:r>
      <w:r>
        <w:t xml:space="preserve">. Ce projet d’ampleur est également l’occasion pour les HCL de regrouper plusieurs activités de laboratoire dans un nouveau bâtiment qui aura pour objectif de répondre pleinement aux besoins de tous. </w:t>
      </w:r>
    </w:p>
    <w:p w14:paraId="509EA61A" w14:textId="77777777" w:rsidR="00730850" w:rsidRDefault="00730850" w:rsidP="006E3514"/>
    <w:p w14:paraId="715724BC" w14:textId="77777777" w:rsidR="006E3514" w:rsidRPr="009720F1" w:rsidRDefault="006E3514" w:rsidP="006E3514">
      <w:r>
        <w:t>Seront aménagées</w:t>
      </w:r>
      <w:r w:rsidRPr="009720F1">
        <w:t xml:space="preserve"> dans ce nouveau bâtiment : </w:t>
      </w:r>
    </w:p>
    <w:p w14:paraId="372932B7" w14:textId="77777777" w:rsidR="006E3514" w:rsidRPr="009720F1" w:rsidRDefault="006E3514" w:rsidP="009B033D">
      <w:pPr>
        <w:pStyle w:val="Paragraphedeliste"/>
        <w:numPr>
          <w:ilvl w:val="0"/>
          <w:numId w:val="16"/>
        </w:numPr>
      </w:pPr>
      <w:r w:rsidRPr="003526E3">
        <w:rPr>
          <w:b/>
          <w:bCs/>
        </w:rPr>
        <w:t xml:space="preserve">Les activités dites « </w:t>
      </w:r>
      <w:r>
        <w:rPr>
          <w:b/>
          <w:bCs/>
        </w:rPr>
        <w:t xml:space="preserve">IHU </w:t>
      </w:r>
      <w:r w:rsidRPr="003526E3">
        <w:rPr>
          <w:b/>
          <w:bCs/>
        </w:rPr>
        <w:t>EVEREST »</w:t>
      </w:r>
      <w:r w:rsidRPr="009720F1">
        <w:t xml:space="preserve"> : </w:t>
      </w:r>
    </w:p>
    <w:p w14:paraId="428B580B" w14:textId="7B0D054F" w:rsidR="006E3514" w:rsidRDefault="006E3514" w:rsidP="009B033D">
      <w:pPr>
        <w:pStyle w:val="Paragraphedeliste"/>
        <w:numPr>
          <w:ilvl w:val="1"/>
          <w:numId w:val="16"/>
        </w:numPr>
      </w:pPr>
      <w:r w:rsidRPr="009720F1">
        <w:t>Des laboratoires de niveau de biosécurité P1, P2 et P3</w:t>
      </w:r>
      <w:r w:rsidR="00601204">
        <w:t> :</w:t>
      </w:r>
    </w:p>
    <w:p w14:paraId="5189B301" w14:textId="0555F87E" w:rsidR="00C92EF0" w:rsidRDefault="00C92EF0" w:rsidP="00C92EF0">
      <w:pPr>
        <w:pStyle w:val="Paragraphedeliste"/>
        <w:numPr>
          <w:ilvl w:val="2"/>
          <w:numId w:val="16"/>
        </w:numPr>
      </w:pPr>
      <w:r>
        <w:t xml:space="preserve">Environ 1500 m² SU </w:t>
      </w:r>
      <w:r w:rsidR="00D54945">
        <w:t xml:space="preserve">de laboratoire </w:t>
      </w:r>
      <w:r w:rsidR="00B115EA">
        <w:t>P1</w:t>
      </w:r>
    </w:p>
    <w:p w14:paraId="0817FAC5" w14:textId="13F4FE78" w:rsidR="00B115EA" w:rsidRDefault="00242E85" w:rsidP="00C92EF0">
      <w:pPr>
        <w:pStyle w:val="Paragraphedeliste"/>
        <w:numPr>
          <w:ilvl w:val="2"/>
          <w:numId w:val="16"/>
        </w:numPr>
      </w:pPr>
      <w:r>
        <w:t>Environ 800 m² SU de laboratoire P2</w:t>
      </w:r>
    </w:p>
    <w:p w14:paraId="0B0E05DC" w14:textId="367EF978" w:rsidR="00242E85" w:rsidRPr="009720F1" w:rsidRDefault="00242E85" w:rsidP="00021D40">
      <w:pPr>
        <w:pStyle w:val="Paragraphedeliste"/>
        <w:numPr>
          <w:ilvl w:val="2"/>
          <w:numId w:val="16"/>
        </w:numPr>
      </w:pPr>
      <w:r>
        <w:t xml:space="preserve">Environ </w:t>
      </w:r>
      <w:r w:rsidR="00601204">
        <w:t>80 m² SU de laboratoire P3</w:t>
      </w:r>
    </w:p>
    <w:p w14:paraId="76BD755C" w14:textId="77777777" w:rsidR="006E3514" w:rsidRPr="009720F1" w:rsidRDefault="006E3514" w:rsidP="009B033D">
      <w:pPr>
        <w:pStyle w:val="Paragraphedeliste"/>
        <w:numPr>
          <w:ilvl w:val="1"/>
          <w:numId w:val="16"/>
        </w:numPr>
      </w:pPr>
      <w:r w:rsidRPr="009720F1">
        <w:t xml:space="preserve">Des zones de plateformes (NGS, </w:t>
      </w:r>
      <w:proofErr w:type="spellStart"/>
      <w:r w:rsidRPr="009720F1">
        <w:t>nanostring</w:t>
      </w:r>
      <w:proofErr w:type="spellEnd"/>
      <w:r w:rsidRPr="009720F1">
        <w:t xml:space="preserve">, single </w:t>
      </w:r>
      <w:proofErr w:type="spellStart"/>
      <w:r w:rsidRPr="009720F1">
        <w:t>cell</w:t>
      </w:r>
      <w:proofErr w:type="spellEnd"/>
      <w:r w:rsidRPr="009720F1">
        <w:t xml:space="preserve">,…) </w:t>
      </w:r>
    </w:p>
    <w:p w14:paraId="5D4C42AE" w14:textId="77777777" w:rsidR="006E3514" w:rsidRPr="009720F1" w:rsidRDefault="006E3514" w:rsidP="009B033D">
      <w:pPr>
        <w:pStyle w:val="Paragraphedeliste"/>
        <w:numPr>
          <w:ilvl w:val="1"/>
          <w:numId w:val="16"/>
        </w:numPr>
      </w:pPr>
      <w:r w:rsidRPr="009720F1">
        <w:t xml:space="preserve">Des locaux de service </w:t>
      </w:r>
    </w:p>
    <w:p w14:paraId="51A6FB94" w14:textId="77777777" w:rsidR="006E3514" w:rsidRPr="009720F1" w:rsidRDefault="006E3514" w:rsidP="009B033D">
      <w:pPr>
        <w:pStyle w:val="Paragraphedeliste"/>
        <w:numPr>
          <w:ilvl w:val="1"/>
          <w:numId w:val="16"/>
        </w:numPr>
      </w:pPr>
      <w:r w:rsidRPr="009720F1">
        <w:t xml:space="preserve">Une zone tertiaire </w:t>
      </w:r>
    </w:p>
    <w:p w14:paraId="0E0E4BF6" w14:textId="3F38082E" w:rsidR="00787FC8" w:rsidRDefault="006E3514" w:rsidP="009B033D">
      <w:pPr>
        <w:pStyle w:val="Paragraphedeliste"/>
        <w:numPr>
          <w:ilvl w:val="0"/>
          <w:numId w:val="16"/>
        </w:numPr>
      </w:pPr>
      <w:r w:rsidRPr="003526E3">
        <w:rPr>
          <w:b/>
          <w:bCs/>
        </w:rPr>
        <w:t xml:space="preserve">Les activités </w:t>
      </w:r>
      <w:r w:rsidR="00742550">
        <w:rPr>
          <w:b/>
          <w:bCs/>
        </w:rPr>
        <w:t>de laboratoires annexes</w:t>
      </w:r>
      <w:r w:rsidR="00742550" w:rsidRPr="00787FC8">
        <w:t xml:space="preserve"> (structure autre que </w:t>
      </w:r>
      <w:r w:rsidR="00787FC8" w:rsidRPr="00787FC8">
        <w:t>EVEREST)</w:t>
      </w:r>
    </w:p>
    <w:p w14:paraId="5584E51F" w14:textId="77777777" w:rsidR="00787FC8" w:rsidRPr="00787FC8" w:rsidRDefault="00787FC8" w:rsidP="009B033D">
      <w:pPr>
        <w:pStyle w:val="Paragraphedeliste"/>
        <w:numPr>
          <w:ilvl w:val="1"/>
          <w:numId w:val="16"/>
        </w:numPr>
      </w:pPr>
      <w:r w:rsidRPr="00787FC8">
        <w:t xml:space="preserve">Recherche </w:t>
      </w:r>
    </w:p>
    <w:p w14:paraId="6656BE69" w14:textId="77777777" w:rsidR="00787FC8" w:rsidRPr="00787FC8" w:rsidRDefault="00787FC8" w:rsidP="009B033D">
      <w:pPr>
        <w:pStyle w:val="Paragraphedeliste"/>
        <w:numPr>
          <w:ilvl w:val="1"/>
          <w:numId w:val="16"/>
        </w:numPr>
      </w:pPr>
      <w:r w:rsidRPr="00787FC8">
        <w:t>Séquençage…</w:t>
      </w:r>
    </w:p>
    <w:p w14:paraId="28D3AE6B" w14:textId="77777777" w:rsidR="00787FC8" w:rsidRDefault="00787FC8" w:rsidP="006E3514"/>
    <w:p w14:paraId="5BD70467" w14:textId="77777777" w:rsidR="006E3514" w:rsidRPr="009720F1" w:rsidRDefault="006E3514" w:rsidP="006E3514">
      <w:r>
        <w:t xml:space="preserve">Ce bâtiment devra devenir un </w:t>
      </w:r>
      <w:r w:rsidRPr="009720F1">
        <w:t>bâtiment « totem » d’une grande visibilité depuis l’extérieur et l’intérieur du site</w:t>
      </w:r>
      <w:r>
        <w:t>,</w:t>
      </w:r>
      <w:r w:rsidRPr="009720F1">
        <w:t xml:space="preserve"> </w:t>
      </w:r>
      <w:r>
        <w:t>mettant en avant l’activité</w:t>
      </w:r>
      <w:r w:rsidRPr="009720F1">
        <w:t xml:space="preserve"> emblématique de la fédération hépatique</w:t>
      </w:r>
      <w:r>
        <w:t>.</w:t>
      </w:r>
    </w:p>
    <w:p w14:paraId="62D0D2D6" w14:textId="77777777" w:rsidR="006E3514" w:rsidRDefault="006E3514" w:rsidP="003B77E5">
      <w:pPr>
        <w:spacing w:after="0"/>
      </w:pPr>
      <w:r>
        <w:t xml:space="preserve">Le projet comprend également : </w:t>
      </w:r>
    </w:p>
    <w:p w14:paraId="00353968" w14:textId="77777777" w:rsidR="006E3514" w:rsidRPr="00CC60B9" w:rsidRDefault="006E3514" w:rsidP="009B033D">
      <w:pPr>
        <w:pStyle w:val="Paragraphedeliste"/>
        <w:numPr>
          <w:ilvl w:val="0"/>
          <w:numId w:val="17"/>
        </w:numPr>
      </w:pPr>
      <w:r w:rsidRPr="00CC60B9">
        <w:t xml:space="preserve">L’intégration ou la reconstruction de la </w:t>
      </w:r>
      <w:r w:rsidRPr="003526E3">
        <w:rPr>
          <w:b/>
          <w:bCs/>
        </w:rPr>
        <w:t>plateforme déchets</w:t>
      </w:r>
      <w:r w:rsidRPr="00CC60B9">
        <w:t xml:space="preserve"> et des locaux afférents</w:t>
      </w:r>
      <w:r>
        <w:t>.</w:t>
      </w:r>
    </w:p>
    <w:p w14:paraId="14E80035" w14:textId="77777777" w:rsidR="006E3514" w:rsidRDefault="006E3514" w:rsidP="009B033D">
      <w:pPr>
        <w:pStyle w:val="Paragraphedeliste"/>
        <w:numPr>
          <w:ilvl w:val="0"/>
          <w:numId w:val="17"/>
        </w:numPr>
      </w:pPr>
      <w:r>
        <w:t xml:space="preserve">L’aménagement des </w:t>
      </w:r>
      <w:r w:rsidRPr="009720F1">
        <w:t xml:space="preserve">espaces extérieurs du bâtiment afin de garantir son insertion dans le site et son fonctionnement avec le reste du site. </w:t>
      </w:r>
    </w:p>
    <w:p w14:paraId="235CB84A" w14:textId="77777777" w:rsidR="006E3514" w:rsidRPr="00CC60B9" w:rsidRDefault="006E3514" w:rsidP="009B033D">
      <w:pPr>
        <w:pStyle w:val="Paragraphedeliste"/>
        <w:numPr>
          <w:ilvl w:val="0"/>
          <w:numId w:val="17"/>
        </w:numPr>
      </w:pPr>
      <w:r w:rsidRPr="00CC60B9">
        <w:t>En fonction du projet du concepteur, la démolition du bâtiment logistique existant.</w:t>
      </w:r>
    </w:p>
    <w:p w14:paraId="3716B838" w14:textId="77777777" w:rsidR="006E3514" w:rsidRDefault="006E3514" w:rsidP="006E3514">
      <w:pPr>
        <w:rPr>
          <w:highlight w:val="yellow"/>
        </w:rPr>
      </w:pPr>
    </w:p>
    <w:p w14:paraId="7DA61761" w14:textId="77777777" w:rsidR="006E3514" w:rsidRPr="00CC72EA" w:rsidRDefault="006E3514" w:rsidP="00E02E71">
      <w:pPr>
        <w:spacing w:after="0"/>
      </w:pPr>
      <w:r w:rsidRPr="00CC72EA">
        <w:t>Ainsi, le projet immobilier devra tenir compte de la gestion des flux :</w:t>
      </w:r>
    </w:p>
    <w:p w14:paraId="67DBD8AD" w14:textId="77777777" w:rsidR="006E3514" w:rsidRPr="00CC72EA" w:rsidRDefault="006E3514" w:rsidP="009B033D">
      <w:pPr>
        <w:pStyle w:val="Paragraphedeliste"/>
        <w:numPr>
          <w:ilvl w:val="0"/>
          <w:numId w:val="17"/>
        </w:numPr>
      </w:pPr>
      <w:r w:rsidRPr="00CC72EA">
        <w:t>Existants sur le site de l’hôpital Croix</w:t>
      </w:r>
      <w:r w:rsidR="003F2687">
        <w:t>-</w:t>
      </w:r>
      <w:r w:rsidRPr="00CC72EA">
        <w:t>Rousse</w:t>
      </w:r>
    </w:p>
    <w:p w14:paraId="7814492C" w14:textId="77777777" w:rsidR="006E3514" w:rsidRPr="00CC72EA" w:rsidRDefault="006E3514" w:rsidP="009B033D">
      <w:pPr>
        <w:pStyle w:val="Paragraphedeliste"/>
        <w:numPr>
          <w:ilvl w:val="0"/>
          <w:numId w:val="17"/>
        </w:numPr>
      </w:pPr>
      <w:r w:rsidRPr="00CC72EA">
        <w:t>Générés par le projet (professionnels, visiteurs, livraisons, plateforme déchets)</w:t>
      </w:r>
    </w:p>
    <w:p w14:paraId="3D482581" w14:textId="77777777" w:rsidR="006E3514" w:rsidRPr="00CC72EA" w:rsidRDefault="006E3514" w:rsidP="009B033D">
      <w:pPr>
        <w:pStyle w:val="Paragraphedeliste"/>
        <w:numPr>
          <w:ilvl w:val="0"/>
          <w:numId w:val="17"/>
        </w:numPr>
      </w:pPr>
      <w:r w:rsidRPr="00CC72EA">
        <w:t>Générés par le chantier, y compris à l’échelle du site</w:t>
      </w:r>
    </w:p>
    <w:p w14:paraId="13D39DE8" w14:textId="77777777" w:rsidR="00482ECE" w:rsidRPr="00A11664" w:rsidRDefault="00482ECE" w:rsidP="00A11664">
      <w:r w:rsidRPr="00A11664">
        <w:br w:type="page"/>
      </w:r>
    </w:p>
    <w:p w14:paraId="385D912B" w14:textId="77777777" w:rsidR="00E85E68" w:rsidRDefault="00E85E68" w:rsidP="00A11664">
      <w:pPr>
        <w:pStyle w:val="Titre1"/>
        <w:ind w:firstLine="0"/>
      </w:pPr>
      <w:r>
        <w:lastRenderedPageBreak/>
        <w:t>Données opérationnelles</w:t>
      </w:r>
    </w:p>
    <w:p w14:paraId="7896E7D3" w14:textId="0A7699DF" w:rsidR="003C6DDD" w:rsidRDefault="003C6DDD" w:rsidP="00920F32">
      <w:r w:rsidRPr="004779AF">
        <w:t>Le projet comprend la construction d’un Institut Hospitalo-Universitaire sur le site de la Croix Rousse</w:t>
      </w:r>
      <w:r w:rsidR="007D1866">
        <w:t xml:space="preserve"> </w:t>
      </w:r>
      <w:r w:rsidRPr="004779AF">
        <w:t>ainsi que l’intégration de la plateforme déchets sur laquelle sera implanté le nouveau bâtiment</w:t>
      </w:r>
    </w:p>
    <w:p w14:paraId="50487540" w14:textId="77777777" w:rsidR="00A27303" w:rsidRDefault="00A27303" w:rsidP="00A27303">
      <w:r>
        <w:t xml:space="preserve">La </w:t>
      </w:r>
      <w:r w:rsidR="00743BA9">
        <w:t>maîtrise d’ouvrage</w:t>
      </w:r>
      <w:r>
        <w:t xml:space="preserve"> vise la certification d’une démarche de développement durable selon la méthodologie HQE Bâtiment Durable – Etablissement de santé</w:t>
      </w:r>
      <w:r w:rsidR="007D1866">
        <w:t>, niveau très performant</w:t>
      </w:r>
      <w:r>
        <w:t xml:space="preserve">. </w:t>
      </w:r>
      <w:r w:rsidR="00743BA9">
        <w:t>Le projet devra donc répondre à ces contraintes.</w:t>
      </w:r>
    </w:p>
    <w:p w14:paraId="06C6EBCD" w14:textId="50803113" w:rsidR="007D1866" w:rsidRDefault="00F06D69" w:rsidP="00743BA9">
      <w:r>
        <w:rPr>
          <w:noProof/>
          <w:lang w:eastAsia="fr-FR"/>
        </w:rPr>
        <mc:AlternateContent>
          <mc:Choice Requires="wps">
            <w:drawing>
              <wp:anchor distT="0" distB="0" distL="114300" distR="114300" simplePos="0" relativeHeight="251658241" behindDoc="0" locked="0" layoutInCell="1" allowOverlap="1" wp14:anchorId="43C06500" wp14:editId="221B4634">
                <wp:simplePos x="0" y="0"/>
                <wp:positionH relativeFrom="column">
                  <wp:posOffset>5668719</wp:posOffset>
                </wp:positionH>
                <wp:positionV relativeFrom="paragraph">
                  <wp:posOffset>2928624</wp:posOffset>
                </wp:positionV>
                <wp:extent cx="790980" cy="750570"/>
                <wp:effectExtent l="19050" t="19050" r="28575" b="11430"/>
                <wp:wrapNone/>
                <wp:docPr id="1593721693" name="Rectangle 1"/>
                <wp:cNvGraphicFramePr/>
                <a:graphic xmlns:a="http://schemas.openxmlformats.org/drawingml/2006/main">
                  <a:graphicData uri="http://schemas.microsoft.com/office/word/2010/wordprocessingShape">
                    <wps:wsp>
                      <wps:cNvSpPr/>
                      <wps:spPr>
                        <a:xfrm>
                          <a:off x="0" y="0"/>
                          <a:ext cx="790980" cy="750570"/>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rect w14:anchorId="213E075F" id="Rectangle 1" o:spid="_x0000_s1026" style="position:absolute;margin-left:446.35pt;margin-top:230.6pt;width:62.3pt;height:59.1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" filled="f" strokecolor="red" strokeweight="2.25pt"/>
            </w:pict>
          </mc:Fallback>
        </mc:AlternateContent>
      </w:r>
      <w:r w:rsidR="007D1866" w:rsidRPr="000B5BD4">
        <w:rPr>
          <w:noProof/>
          <w:lang w:eastAsia="fr-FR"/>
        </w:rPr>
        <w:drawing>
          <wp:anchor distT="0" distB="0" distL="114300" distR="114300" simplePos="0" relativeHeight="251658240" behindDoc="0" locked="0" layoutInCell="1" allowOverlap="1" wp14:anchorId="7F217068" wp14:editId="0FAECE67">
            <wp:simplePos x="0" y="0"/>
            <wp:positionH relativeFrom="margin">
              <wp:align>left</wp:align>
            </wp:positionH>
            <wp:positionV relativeFrom="paragraph">
              <wp:posOffset>418465</wp:posOffset>
            </wp:positionV>
            <wp:extent cx="6809740" cy="3944620"/>
            <wp:effectExtent l="0" t="0" r="0" b="0"/>
            <wp:wrapTopAndBottom/>
            <wp:docPr id="14" name="Image 13" descr="Une image contenant Plan, diagramme, schématique, carte&#10;&#10;Description générée automatiquement">
              <a:extLst xmlns:a="http://schemas.openxmlformats.org/drawingml/2006/main">
                <a:ext uri="{FF2B5EF4-FFF2-40B4-BE49-F238E27FC236}">
                  <a16:creationId xmlns:a16="http://schemas.microsoft.com/office/drawing/2014/main" id="{F2A1A09A-58AE-E802-990E-ED956948E3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descr="Une image contenant Plan, diagramme, schématique, carte&#10;&#10;Description générée automatiquement">
                      <a:extLst>
                        <a:ext uri="{FF2B5EF4-FFF2-40B4-BE49-F238E27FC236}">
                          <a16:creationId xmlns:a16="http://schemas.microsoft.com/office/drawing/2014/main" id="{F2A1A09A-58AE-E802-990E-ED956948E396}"/>
                        </a:ext>
                      </a:extLst>
                    </pic:cNvPr>
                    <pic:cNvPicPr>
                      <a:picLocks noChangeAspect="1"/>
                    </pic:cNvPicPr>
                  </pic:nvPicPr>
                  <pic:blipFill>
                    <a:blip r:embed="rId1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6809740" cy="3944620"/>
                    </a:xfrm>
                    <a:prstGeom prst="rect">
                      <a:avLst/>
                    </a:prstGeom>
                  </pic:spPr>
                </pic:pic>
              </a:graphicData>
            </a:graphic>
            <wp14:sizeRelH relativeFrom="margin">
              <wp14:pctWidth>0</wp14:pctWidth>
            </wp14:sizeRelH>
            <wp14:sizeRelV relativeFrom="margin">
              <wp14:pctHeight>0</wp14:pctHeight>
            </wp14:sizeRelV>
          </wp:anchor>
        </w:drawing>
      </w:r>
      <w:r w:rsidR="007D1866">
        <w:t xml:space="preserve">La zone d’implantation est repérée ci-dessous dans le carré rouge. Cette espace est actuellement occupé par la plateforme de regroupement des déchets du site.  </w:t>
      </w:r>
    </w:p>
    <w:p w14:paraId="1850B8E5" w14:textId="77777777" w:rsidR="007D1866" w:rsidRDefault="007D1866" w:rsidP="00743BA9"/>
    <w:p w14:paraId="6BD1DD1D" w14:textId="77777777" w:rsidR="007D1866" w:rsidRDefault="007D1866" w:rsidP="00743BA9"/>
    <w:p w14:paraId="6D1C9D04" w14:textId="77777777" w:rsidR="007D1866" w:rsidRDefault="007D1866" w:rsidP="00743BA9"/>
    <w:p w14:paraId="7DC0897A" w14:textId="77777777" w:rsidR="007D1866" w:rsidRDefault="007D1866" w:rsidP="00743BA9"/>
    <w:p w14:paraId="5E67043B" w14:textId="77777777" w:rsidR="00743BA9" w:rsidRDefault="00743BA9">
      <w:pPr>
        <w:spacing w:after="0"/>
        <w:jc w:val="left"/>
      </w:pPr>
    </w:p>
    <w:p w14:paraId="311A2F77" w14:textId="204B1158" w:rsidR="00A11664" w:rsidRPr="009044D4" w:rsidRDefault="00C13FC1">
      <w:pPr>
        <w:spacing w:after="0"/>
        <w:jc w:val="left"/>
      </w:pPr>
      <w:r>
        <w:t xml:space="preserve">Les surfaces prévisionnelles </w:t>
      </w:r>
      <w:r w:rsidR="007E42C4">
        <w:t xml:space="preserve">à construire </w:t>
      </w:r>
      <w:r w:rsidR="0037284F">
        <w:t xml:space="preserve">sont estimées </w:t>
      </w:r>
      <w:r w:rsidR="007E42C4">
        <w:t xml:space="preserve">autour de </w:t>
      </w:r>
      <w:r w:rsidR="009044D4">
        <w:rPr>
          <w:b/>
          <w:bCs/>
        </w:rPr>
        <w:t>71</w:t>
      </w:r>
      <w:r w:rsidR="00B41ED4" w:rsidRPr="0002565E">
        <w:rPr>
          <w:b/>
          <w:bCs/>
        </w:rPr>
        <w:t>00</w:t>
      </w:r>
      <w:r w:rsidR="007E42C4" w:rsidRPr="0002565E">
        <w:rPr>
          <w:b/>
          <w:bCs/>
        </w:rPr>
        <w:t>m²</w:t>
      </w:r>
      <w:r w:rsidR="0002565E">
        <w:rPr>
          <w:b/>
          <w:bCs/>
        </w:rPr>
        <w:t xml:space="preserve"> SDO</w:t>
      </w:r>
      <w:r w:rsidR="009044D4">
        <w:rPr>
          <w:b/>
          <w:bCs/>
        </w:rPr>
        <w:t xml:space="preserve"> </w:t>
      </w:r>
      <w:r w:rsidR="009044D4" w:rsidRPr="009044D4">
        <w:rPr>
          <w:bCs/>
        </w:rPr>
        <w:t>avec un montant de travaux de l’ordre de 20M€HT.</w:t>
      </w:r>
    </w:p>
    <w:p w14:paraId="7A0B418A" w14:textId="77777777" w:rsidR="00A11664" w:rsidRDefault="00A11664">
      <w:pPr>
        <w:spacing w:after="0"/>
        <w:jc w:val="left"/>
      </w:pPr>
      <w:bookmarkStart w:id="1" w:name="_GoBack"/>
      <w:bookmarkEnd w:id="1"/>
    </w:p>
    <w:p w14:paraId="534B9978" w14:textId="56445ADF" w:rsidR="00096C32" w:rsidRPr="00096C32" w:rsidRDefault="00096C32" w:rsidP="00096C32">
      <w:pPr>
        <w:rPr>
          <w:sz w:val="22"/>
          <w:u w:val="single"/>
        </w:rPr>
      </w:pPr>
      <w:bookmarkStart w:id="2" w:name="_Ref182824189"/>
      <w:bookmarkStart w:id="3" w:name="_Toc183419827"/>
      <w:r w:rsidRPr="00096C32">
        <w:rPr>
          <w:sz w:val="22"/>
          <w:u w:val="single"/>
        </w:rPr>
        <w:t>Capacitaire</w:t>
      </w:r>
      <w:r>
        <w:rPr>
          <w:sz w:val="22"/>
          <w:u w:val="single"/>
        </w:rPr>
        <w:t> :</w:t>
      </w:r>
    </w:p>
    <w:p w14:paraId="164B69E9" w14:textId="77777777" w:rsidR="00096C32" w:rsidRPr="00BB4E1B" w:rsidRDefault="00096C32" w:rsidP="00096C32">
      <w:r w:rsidRPr="00BB4E1B">
        <w:t>Plusieurs équipes de recherche</w:t>
      </w:r>
      <w:r w:rsidRPr="00D019C1">
        <w:t xml:space="preserve"> sont intégrées au sein de l’IHU EVEREST </w:t>
      </w:r>
      <w:r w:rsidRPr="00BB4E1B">
        <w:t>:</w:t>
      </w:r>
    </w:p>
    <w:p w14:paraId="662AD6E6" w14:textId="77777777" w:rsidR="00096C32" w:rsidRPr="00BB4E1B" w:rsidRDefault="00096C32" w:rsidP="00096C32">
      <w:r w:rsidRPr="00BB4E1B">
        <w:t>Unité Mixte de Recherche : 86 personnes</w:t>
      </w:r>
    </w:p>
    <w:p w14:paraId="14832BCB" w14:textId="77777777" w:rsidR="00096C32" w:rsidRPr="00BB4E1B" w:rsidRDefault="00096C32" w:rsidP="00096C32">
      <w:r w:rsidRPr="00BB4E1B">
        <w:t>Equipes invitées : KOL, séniors, juniors : 20 personnes</w:t>
      </w:r>
    </w:p>
    <w:p w14:paraId="0733D65A" w14:textId="77777777" w:rsidR="00096C32" w:rsidRDefault="00096C32" w:rsidP="00096C32">
      <w:pPr>
        <w:rPr>
          <w:b/>
          <w:bCs/>
        </w:rPr>
      </w:pPr>
      <w:r w:rsidRPr="00BB4E1B">
        <w:rPr>
          <w:b/>
          <w:bCs/>
        </w:rPr>
        <w:t>TOTAL : 106 personnes</w:t>
      </w:r>
    </w:p>
    <w:p w14:paraId="1CDE5108" w14:textId="77777777" w:rsidR="009B033D" w:rsidRDefault="009B033D">
      <w:pPr>
        <w:spacing w:after="0"/>
        <w:jc w:val="left"/>
        <w:rPr>
          <w:rFonts w:asciiTheme="majorHAnsi" w:eastAsiaTheme="majorEastAsia" w:hAnsiTheme="majorHAnsi" w:cstheme="majorBidi"/>
          <w:b/>
          <w:caps/>
          <w:color w:val="008795" w:themeColor="text2"/>
          <w:sz w:val="28"/>
          <w:szCs w:val="36"/>
        </w:rPr>
      </w:pPr>
      <w:r>
        <w:br w:type="page"/>
      </w:r>
    </w:p>
    <w:p w14:paraId="17D76A2A" w14:textId="77777777" w:rsidR="009B033D" w:rsidRDefault="009B033D" w:rsidP="009B033D">
      <w:pPr>
        <w:pStyle w:val="Titre1"/>
        <w:ind w:firstLine="0"/>
      </w:pPr>
      <w:r>
        <w:lastRenderedPageBreak/>
        <w:t>Flux et accès</w:t>
      </w:r>
      <w:bookmarkEnd w:id="2"/>
      <w:bookmarkEnd w:id="3"/>
    </w:p>
    <w:p w14:paraId="3E1080F5" w14:textId="77777777" w:rsidR="009B033D" w:rsidRDefault="009B033D" w:rsidP="009B033D">
      <w:pPr>
        <w:pStyle w:val="Titre2"/>
      </w:pPr>
      <w:bookmarkStart w:id="4" w:name="_Toc183419828"/>
      <w:r>
        <w:t>Flux et accès piétons</w:t>
      </w:r>
      <w:bookmarkEnd w:id="4"/>
    </w:p>
    <w:p w14:paraId="1A301D95" w14:textId="5C488935" w:rsidR="009B033D" w:rsidRDefault="009B033D" w:rsidP="009B033D">
      <w:r>
        <w:t xml:space="preserve">La distinction IHU / plateforme </w:t>
      </w:r>
      <w:r w:rsidR="008343F7">
        <w:t xml:space="preserve">déchets </w:t>
      </w:r>
      <w:r>
        <w:t xml:space="preserve">s’imposera également dans la gestion </w:t>
      </w:r>
      <w:r w:rsidR="008343F7">
        <w:t>des</w:t>
      </w:r>
      <w:r>
        <w:t xml:space="preserve"> accès</w:t>
      </w:r>
      <w:r w:rsidR="008343F7">
        <w:t xml:space="preserve"> piétons</w:t>
      </w:r>
      <w:r>
        <w:t xml:space="preserve">. On distinguera un </w:t>
      </w:r>
      <w:r w:rsidRPr="00314B61">
        <w:rPr>
          <w:b/>
          <w:bCs/>
        </w:rPr>
        <w:t>accès principal</w:t>
      </w:r>
      <w:r>
        <w:t xml:space="preserve"> permettant de desservir </w:t>
      </w:r>
      <w:r w:rsidR="002E4684" w:rsidRPr="002E4684">
        <w:rPr>
          <w:b/>
          <w:bCs/>
        </w:rPr>
        <w:t>l’IHU</w:t>
      </w:r>
      <w:r>
        <w:t xml:space="preserve"> et un </w:t>
      </w:r>
      <w:r w:rsidRPr="00314B61">
        <w:rPr>
          <w:b/>
          <w:bCs/>
        </w:rPr>
        <w:t>accès secondaire</w:t>
      </w:r>
      <w:r>
        <w:t xml:space="preserve"> permettant d’atteindre les locaux de stockage et le bureau de la plateforme déchets. </w:t>
      </w:r>
    </w:p>
    <w:p w14:paraId="422E0ACC" w14:textId="77777777" w:rsidR="00B41D8B" w:rsidRDefault="00B41D8B" w:rsidP="00B41D8B">
      <w:r>
        <w:t xml:space="preserve">Pendant les travaux de construction du bâtiment et de la nouvelle plateforme, la gestion des déchets sera fortement impactée et nécessitera la mise en place d’un fonctionnement provisoire. </w:t>
      </w:r>
    </w:p>
    <w:p w14:paraId="5E31BBC3" w14:textId="7B60FA3D" w:rsidR="00047DE3" w:rsidRDefault="00B41D8B" w:rsidP="00B41D8B">
      <w:r>
        <w:t xml:space="preserve">Une partie des filières restera sur site tandis que les autres seront traitées sur le site </w:t>
      </w:r>
      <w:proofErr w:type="spellStart"/>
      <w:r>
        <w:t>Dugoujon</w:t>
      </w:r>
      <w:proofErr w:type="spellEnd"/>
      <w:r>
        <w:t xml:space="preserve"> des HCL.</w:t>
      </w:r>
    </w:p>
    <w:p w14:paraId="149A9A3B" w14:textId="1DC4887A" w:rsidR="004E1A1C" w:rsidRDefault="005232C2" w:rsidP="009B033D">
      <w:r>
        <w:rPr>
          <w:noProof/>
        </w:rPr>
        <w:drawing>
          <wp:anchor distT="0" distB="0" distL="114300" distR="114300" simplePos="0" relativeHeight="251659270" behindDoc="0" locked="0" layoutInCell="1" allowOverlap="1" wp14:anchorId="4B4CB101" wp14:editId="572263FE">
            <wp:simplePos x="0" y="0"/>
            <wp:positionH relativeFrom="column">
              <wp:posOffset>3861345</wp:posOffset>
            </wp:positionH>
            <wp:positionV relativeFrom="paragraph">
              <wp:posOffset>99354</wp:posOffset>
            </wp:positionV>
            <wp:extent cx="2586125" cy="2193975"/>
            <wp:effectExtent l="0" t="0" r="5080" b="0"/>
            <wp:wrapNone/>
            <wp:docPr id="2129716888" name="Image 1" descr="Une image contenant texte, capture d’écran, Police, docum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716888" name="Image 1" descr="Une image contenant texte, capture d’écran, Police, document&#10;&#10;Description générée automatiquemen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86125" cy="2193975"/>
                    </a:xfrm>
                    <a:prstGeom prst="rect">
                      <a:avLst/>
                    </a:prstGeom>
                  </pic:spPr>
                </pic:pic>
              </a:graphicData>
            </a:graphic>
            <wp14:sizeRelH relativeFrom="page">
              <wp14:pctWidth>0</wp14:pctWidth>
            </wp14:sizeRelH>
            <wp14:sizeRelV relativeFrom="page">
              <wp14:pctHeight>0</wp14:pctHeight>
            </wp14:sizeRelV>
          </wp:anchor>
        </w:drawing>
      </w:r>
      <w:r w:rsidR="004E1A1C">
        <w:rPr>
          <w:noProof/>
        </w:rPr>
        <w:drawing>
          <wp:inline distT="0" distB="0" distL="0" distR="0" wp14:anchorId="7EF8A509" wp14:editId="5DB8811E">
            <wp:extent cx="3446916" cy="2283195"/>
            <wp:effectExtent l="0" t="0" r="1270" b="3175"/>
            <wp:docPr id="1957177055" name="Image 1" descr="Une image contenant carte, Plan, diagramme, schémat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177055" name="Image 1" descr="Une image contenant carte, Plan, diagramme, schématique&#10;&#10;Description générée automatiquement"/>
                    <pic:cNvPicPr/>
                  </pic:nvPicPr>
                  <pic:blipFill>
                    <a:blip r:embed="rId16"/>
                    <a:stretch>
                      <a:fillRect/>
                    </a:stretch>
                  </pic:blipFill>
                  <pic:spPr>
                    <a:xfrm>
                      <a:off x="0" y="0"/>
                      <a:ext cx="3460465" cy="2292169"/>
                    </a:xfrm>
                    <a:prstGeom prst="rect">
                      <a:avLst/>
                    </a:prstGeom>
                  </pic:spPr>
                </pic:pic>
              </a:graphicData>
            </a:graphic>
          </wp:inline>
        </w:drawing>
      </w:r>
    </w:p>
    <w:p w14:paraId="42EBAA28" w14:textId="1376106A" w:rsidR="00C40F60" w:rsidRDefault="00C40F60" w:rsidP="009B033D">
      <w:r>
        <w:t>Un flux de camion 19T sera à conserver</w:t>
      </w:r>
      <w:r w:rsidR="00491E03">
        <w:t xml:space="preserve"> </w:t>
      </w:r>
      <w:r>
        <w:t xml:space="preserve">depuis l’Ouest du </w:t>
      </w:r>
      <w:r w:rsidR="00D71F17">
        <w:t>bâtiment</w:t>
      </w:r>
      <w:r>
        <w:t xml:space="preserve"> O, jusqu’au « quai </w:t>
      </w:r>
      <w:proofErr w:type="spellStart"/>
      <w:r>
        <w:t>Carf</w:t>
      </w:r>
      <w:proofErr w:type="spellEnd"/>
      <w:r>
        <w:t xml:space="preserve"> » en contournant le </w:t>
      </w:r>
      <w:r w:rsidR="00D71F17">
        <w:t>bâtiment</w:t>
      </w:r>
      <w:r>
        <w:t xml:space="preserve"> O par le sud.</w:t>
      </w:r>
    </w:p>
    <w:p w14:paraId="65EB8FE1" w14:textId="0540D51D" w:rsidR="009B033D" w:rsidRDefault="009B033D" w:rsidP="009B033D">
      <w:r>
        <w:t>A noter également la présence de nombreux flux entre le bâtiment R, le bâtiment O et ce nouveau bâtiment IHU. Ces flux seront facilités par la création de passerelles d’accès R/IHU et O/IHU</w:t>
      </w:r>
      <w:r w:rsidR="00352DF5">
        <w:t xml:space="preserve"> dans le cadre de cette opération</w:t>
      </w:r>
      <w:r>
        <w:t>.</w:t>
      </w:r>
    </w:p>
    <w:p w14:paraId="18FB924B" w14:textId="5008DDED" w:rsidR="009B033D" w:rsidRPr="00A76BB6" w:rsidRDefault="009B033D" w:rsidP="009B033D">
      <w:pPr>
        <w:pStyle w:val="Paragraphedeliste"/>
        <w:numPr>
          <w:ilvl w:val="0"/>
          <w:numId w:val="17"/>
        </w:numPr>
      </w:pPr>
      <w:r w:rsidRPr="00A76BB6">
        <w:t xml:space="preserve">La </w:t>
      </w:r>
      <w:r w:rsidRPr="00A76BB6">
        <w:rPr>
          <w:b/>
          <w:bCs/>
        </w:rPr>
        <w:t>passerelle R/IHU</w:t>
      </w:r>
      <w:r w:rsidRPr="00A76BB6">
        <w:t xml:space="preserve"> partira du </w:t>
      </w:r>
      <w:r w:rsidRPr="00E45575">
        <w:rPr>
          <w:b/>
          <w:bCs/>
        </w:rPr>
        <w:t>parvis</w:t>
      </w:r>
      <w:r w:rsidRPr="00A76BB6">
        <w:t xml:space="preserve"> situé devant R et atteindra le niveau d’accueil du bâtiment</w:t>
      </w:r>
      <w:r w:rsidR="00D9691B">
        <w:t xml:space="preserve"> IHU</w:t>
      </w:r>
      <w:r w:rsidRPr="00A76BB6">
        <w:t xml:space="preserve">. </w:t>
      </w:r>
      <w:r w:rsidR="00D9691B">
        <w:t>Elle</w:t>
      </w:r>
      <w:r w:rsidR="00D9691B" w:rsidRPr="00A76BB6">
        <w:t xml:space="preserve"> </w:t>
      </w:r>
      <w:r w:rsidRPr="00A76BB6">
        <w:t xml:space="preserve">permettra aux visiteurs </w:t>
      </w:r>
      <w:r w:rsidR="00FB36F5">
        <w:t xml:space="preserve">et personnel </w:t>
      </w:r>
      <w:r w:rsidRPr="00A76BB6">
        <w:t xml:space="preserve">d’accéder facilement aux salles de conférences, de réunions, mais également de pouvoir se rendre rapidement dans les différentes structures. </w:t>
      </w:r>
    </w:p>
    <w:p w14:paraId="0627FBC6" w14:textId="0F619C04" w:rsidR="009B033D" w:rsidRDefault="009B033D" w:rsidP="009B033D">
      <w:pPr>
        <w:pStyle w:val="Paragraphedeliste"/>
        <w:numPr>
          <w:ilvl w:val="0"/>
          <w:numId w:val="17"/>
        </w:numPr>
      </w:pPr>
      <w:r w:rsidRPr="00A76BB6">
        <w:t xml:space="preserve">La </w:t>
      </w:r>
      <w:r w:rsidRPr="00A76BB6">
        <w:rPr>
          <w:b/>
          <w:bCs/>
        </w:rPr>
        <w:t>passerelle O/IHU</w:t>
      </w:r>
      <w:r w:rsidRPr="00A76BB6">
        <w:t xml:space="preserve"> </w:t>
      </w:r>
      <w:r w:rsidR="00530AE7">
        <w:t>au niveau</w:t>
      </w:r>
      <w:r w:rsidR="00F50CEA">
        <w:t xml:space="preserve"> R+2 du bâtiment O </w:t>
      </w:r>
      <w:r w:rsidRPr="00A76BB6">
        <w:t xml:space="preserve">sera dédiée au personnel de l’établissement et permettra de faciliter les allers-retours des personnels mutualisés entre deux structures. </w:t>
      </w:r>
    </w:p>
    <w:p w14:paraId="46F29B11" w14:textId="7B3A1F6F" w:rsidR="00587D1B" w:rsidRDefault="007076DD" w:rsidP="00587D1B">
      <w:r>
        <w:rPr>
          <w:noProof/>
          <w:lang w:eastAsia="fr-FR"/>
        </w:rPr>
        <mc:AlternateContent>
          <mc:Choice Requires="wps">
            <w:drawing>
              <wp:anchor distT="0" distB="0" distL="114300" distR="114300" simplePos="0" relativeHeight="251658244" behindDoc="0" locked="0" layoutInCell="1" allowOverlap="1" wp14:anchorId="6F3B0570" wp14:editId="0D2B3BAC">
                <wp:simplePos x="0" y="0"/>
                <wp:positionH relativeFrom="column">
                  <wp:posOffset>3079274</wp:posOffset>
                </wp:positionH>
                <wp:positionV relativeFrom="paragraph">
                  <wp:posOffset>219626</wp:posOffset>
                </wp:positionV>
                <wp:extent cx="1017998" cy="621030"/>
                <wp:effectExtent l="19050" t="0" r="10795" b="26670"/>
                <wp:wrapNone/>
                <wp:docPr id="2" name="Forme libre : forme 2"/>
                <wp:cNvGraphicFramePr/>
                <a:graphic xmlns:a="http://schemas.openxmlformats.org/drawingml/2006/main">
                  <a:graphicData uri="http://schemas.microsoft.com/office/word/2010/wordprocessingShape">
                    <wps:wsp>
                      <wps:cNvSpPr/>
                      <wps:spPr bwMode="auto">
                        <a:xfrm>
                          <a:off x="0" y="0"/>
                          <a:ext cx="1017998" cy="621030"/>
                        </a:xfrm>
                        <a:custGeom>
                          <a:avLst/>
                          <a:gdLst>
                            <a:gd name="connsiteX0" fmla="*/ 0 w 983411"/>
                            <a:gd name="connsiteY0" fmla="*/ 0 h 508959"/>
                            <a:gd name="connsiteX1" fmla="*/ 112143 w 983411"/>
                            <a:gd name="connsiteY1" fmla="*/ 405442 h 508959"/>
                            <a:gd name="connsiteX2" fmla="*/ 862641 w 983411"/>
                            <a:gd name="connsiteY2" fmla="*/ 508959 h 508959"/>
                            <a:gd name="connsiteX3" fmla="*/ 983411 w 983411"/>
                            <a:gd name="connsiteY3" fmla="*/ 189781 h 508959"/>
                            <a:gd name="connsiteX0" fmla="*/ 0 w 983411"/>
                            <a:gd name="connsiteY0" fmla="*/ 0 h 520182"/>
                            <a:gd name="connsiteX1" fmla="*/ 112143 w 983411"/>
                            <a:gd name="connsiteY1" fmla="*/ 405442 h 520182"/>
                            <a:gd name="connsiteX2" fmla="*/ 862641 w 983411"/>
                            <a:gd name="connsiteY2" fmla="*/ 508959 h 520182"/>
                            <a:gd name="connsiteX3" fmla="*/ 983411 w 983411"/>
                            <a:gd name="connsiteY3" fmla="*/ 189781 h 520182"/>
                            <a:gd name="connsiteX0" fmla="*/ 0 w 983411"/>
                            <a:gd name="connsiteY0" fmla="*/ 0 h 549868"/>
                            <a:gd name="connsiteX1" fmla="*/ 112143 w 983411"/>
                            <a:gd name="connsiteY1" fmla="*/ 405442 h 549868"/>
                            <a:gd name="connsiteX2" fmla="*/ 862641 w 983411"/>
                            <a:gd name="connsiteY2" fmla="*/ 508959 h 549868"/>
                            <a:gd name="connsiteX3" fmla="*/ 983411 w 983411"/>
                            <a:gd name="connsiteY3" fmla="*/ 189781 h 549868"/>
                            <a:gd name="connsiteX0" fmla="*/ 0 w 983411"/>
                            <a:gd name="connsiteY0" fmla="*/ 0 h 477002"/>
                            <a:gd name="connsiteX1" fmla="*/ 112143 w 983411"/>
                            <a:gd name="connsiteY1" fmla="*/ 405442 h 477002"/>
                            <a:gd name="connsiteX2" fmla="*/ 862641 w 983411"/>
                            <a:gd name="connsiteY2" fmla="*/ 413965 h 477002"/>
                            <a:gd name="connsiteX3" fmla="*/ 983411 w 983411"/>
                            <a:gd name="connsiteY3" fmla="*/ 189781 h 477002"/>
                            <a:gd name="connsiteX0" fmla="*/ 0 w 983411"/>
                            <a:gd name="connsiteY0" fmla="*/ 0 h 466271"/>
                            <a:gd name="connsiteX1" fmla="*/ 112143 w 983411"/>
                            <a:gd name="connsiteY1" fmla="*/ 405442 h 466271"/>
                            <a:gd name="connsiteX2" fmla="*/ 862641 w 983411"/>
                            <a:gd name="connsiteY2" fmla="*/ 413965 h 466271"/>
                            <a:gd name="connsiteX3" fmla="*/ 983411 w 983411"/>
                            <a:gd name="connsiteY3" fmla="*/ 189781 h 466271"/>
                            <a:gd name="connsiteX0" fmla="*/ 0 w 1009302"/>
                            <a:gd name="connsiteY0" fmla="*/ 0 h 621650"/>
                            <a:gd name="connsiteX1" fmla="*/ 138034 w 1009302"/>
                            <a:gd name="connsiteY1" fmla="*/ 552148 h 621650"/>
                            <a:gd name="connsiteX2" fmla="*/ 888532 w 1009302"/>
                            <a:gd name="connsiteY2" fmla="*/ 560671 h 621650"/>
                            <a:gd name="connsiteX3" fmla="*/ 1009302 w 1009302"/>
                            <a:gd name="connsiteY3" fmla="*/ 336487 h 621650"/>
                            <a:gd name="connsiteX0" fmla="*/ 8986 w 1018288"/>
                            <a:gd name="connsiteY0" fmla="*/ 0 h 621650"/>
                            <a:gd name="connsiteX1" fmla="*/ 147020 w 1018288"/>
                            <a:gd name="connsiteY1" fmla="*/ 552148 h 621650"/>
                            <a:gd name="connsiteX2" fmla="*/ 897518 w 1018288"/>
                            <a:gd name="connsiteY2" fmla="*/ 560671 h 621650"/>
                            <a:gd name="connsiteX3" fmla="*/ 1018288 w 1018288"/>
                            <a:gd name="connsiteY3" fmla="*/ 336487 h 621650"/>
                          </a:gdLst>
                          <a:ahLst/>
                          <a:cxnLst>
                            <a:cxn ang="0">
                              <a:pos x="connsiteX0" y="connsiteY0"/>
                            </a:cxn>
                            <a:cxn ang="0">
                              <a:pos x="connsiteX1" y="connsiteY1"/>
                            </a:cxn>
                            <a:cxn ang="0">
                              <a:pos x="connsiteX2" y="connsiteY2"/>
                            </a:cxn>
                            <a:cxn ang="0">
                              <a:pos x="connsiteX3" y="connsiteY3"/>
                            </a:cxn>
                          </a:cxnLst>
                          <a:rect l="l" t="t" r="r" b="b"/>
                          <a:pathLst>
                            <a:path w="1018288" h="621650">
                              <a:moveTo>
                                <a:pt x="8986" y="0"/>
                              </a:moveTo>
                              <a:cubicBezTo>
                                <a:pt x="-14036" y="152417"/>
                                <a:pt x="-1069" y="458703"/>
                                <a:pt x="147020" y="552148"/>
                              </a:cubicBezTo>
                              <a:cubicBezTo>
                                <a:pt x="295109" y="645593"/>
                                <a:pt x="779590" y="641177"/>
                                <a:pt x="897518" y="560671"/>
                              </a:cubicBezTo>
                              <a:cubicBezTo>
                                <a:pt x="1015446" y="480165"/>
                                <a:pt x="978031" y="411215"/>
                                <a:pt x="1018288" y="336487"/>
                              </a:cubicBezTo>
                            </a:path>
                          </a:pathLst>
                        </a:custGeom>
                        <a:noFill/>
                        <a:ln w="19050">
                          <a:solidFill>
                            <a:schemeClr val="accent5">
                              <a:lumMod val="60000"/>
                              <a:lumOff val="40000"/>
                            </a:schemeClr>
                          </a:solidFill>
                          <a:prstDash val="dash"/>
                          <a:round/>
                          <a:headEnd/>
                          <a:tailEnd type="none" w="lg" len="lg"/>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156C2E54" id="Forme libre : forme 2" o:spid="_x0000_s1026" style="position:absolute;margin-left:242.45pt;margin-top:17.3pt;width:80.15pt;height:48.9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018288,621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" path="m8986,c-14036,152417,-1069,458703,147020,552148v148089,93445,632570,89029,750498,8523c1015446,480165,978031,411215,1018288,336487e" filled="f" strokecolor="#629ac8 [1944]" strokeweight="1.5pt">
                <v:stroke dashstyle="dash" endarrowwidth="wide" endarrowlength="long"/>
                <v:path arrowok="t" o:connecttype="custom" o:connectlocs="8983,0;146978,551597;897262,560112;1017998,336151" o:connectangles="0,0,0,0"/>
              </v:shape>
            </w:pict>
          </mc:Fallback>
        </mc:AlternateContent>
      </w:r>
      <w:r w:rsidR="00740123" w:rsidRPr="003A127D">
        <w:rPr>
          <w:noProof/>
          <w:lang w:eastAsia="fr-FR"/>
        </w:rPr>
        <w:drawing>
          <wp:anchor distT="0" distB="0" distL="114300" distR="114300" simplePos="0" relativeHeight="251658242" behindDoc="0" locked="0" layoutInCell="1" allowOverlap="1" wp14:anchorId="022343E4" wp14:editId="7B11A7ED">
            <wp:simplePos x="0" y="0"/>
            <wp:positionH relativeFrom="margin">
              <wp:posOffset>1774019</wp:posOffset>
            </wp:positionH>
            <wp:positionV relativeFrom="paragraph">
              <wp:posOffset>101600</wp:posOffset>
            </wp:positionV>
            <wp:extent cx="2835910" cy="2824480"/>
            <wp:effectExtent l="0" t="0" r="2540" b="0"/>
            <wp:wrapSquare wrapText="bothSides"/>
            <wp:docPr id="1667677765" name="Image 1" descr="Une image contenant texte, diagramme, Plan,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677765" name="Image 1" descr="Une image contenant texte, diagramme, Plan, capture d’écran&#10;&#10;Description générée automatiquemen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35910" cy="2824480"/>
                    </a:xfrm>
                    <a:prstGeom prst="rect">
                      <a:avLst/>
                    </a:prstGeom>
                  </pic:spPr>
                </pic:pic>
              </a:graphicData>
            </a:graphic>
            <wp14:sizeRelH relativeFrom="margin">
              <wp14:pctWidth>0</wp14:pctWidth>
            </wp14:sizeRelH>
            <wp14:sizeRelV relativeFrom="margin">
              <wp14:pctHeight>0</wp14:pctHeight>
            </wp14:sizeRelV>
          </wp:anchor>
        </w:drawing>
      </w:r>
    </w:p>
    <w:p w14:paraId="5228E960" w14:textId="77777777" w:rsidR="00096723" w:rsidRPr="00A76BB6" w:rsidRDefault="00096723" w:rsidP="00587D1B"/>
    <w:p w14:paraId="6433C798" w14:textId="472CBA45" w:rsidR="009B033D" w:rsidRDefault="007076DD" w:rsidP="009B033D">
      <w:pPr>
        <w:rPr>
          <w:highlight w:val="yellow"/>
        </w:rPr>
      </w:pPr>
      <w:r>
        <w:rPr>
          <w:noProof/>
          <w:lang w:eastAsia="fr-FR"/>
        </w:rPr>
        <mc:AlternateContent>
          <mc:Choice Requires="wps">
            <w:drawing>
              <wp:anchor distT="45720" distB="45720" distL="114300" distR="114300" simplePos="0" relativeHeight="251658246" behindDoc="0" locked="0" layoutInCell="1" allowOverlap="1" wp14:anchorId="20570440" wp14:editId="29E0E631">
                <wp:simplePos x="0" y="0"/>
                <wp:positionH relativeFrom="column">
                  <wp:posOffset>5365115</wp:posOffset>
                </wp:positionH>
                <wp:positionV relativeFrom="paragraph">
                  <wp:posOffset>57150</wp:posOffset>
                </wp:positionV>
                <wp:extent cx="1103630" cy="267335"/>
                <wp:effectExtent l="0" t="0" r="20320" b="18415"/>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3630" cy="267335"/>
                        </a:xfrm>
                        <a:prstGeom prst="rect">
                          <a:avLst/>
                        </a:prstGeom>
                        <a:solidFill>
                          <a:srgbClr val="FFFFFF"/>
                        </a:solidFill>
                        <a:ln w="9525">
                          <a:solidFill>
                            <a:srgbClr val="000000"/>
                          </a:solidFill>
                          <a:miter lim="800000"/>
                          <a:headEnd/>
                          <a:tailEnd/>
                        </a:ln>
                      </wps:spPr>
                      <wps:txbx>
                        <w:txbxContent>
                          <w:p w14:paraId="233077A5" w14:textId="77777777" w:rsidR="007076DD" w:rsidRDefault="007076DD">
                            <w:r>
                              <w:t>Flux</w:t>
                            </w:r>
                            <w:r w:rsidR="00C40F60">
                              <w:t xml:space="preserve"> camion 19T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0570440" id="_x0000_t202" coordsize="21600,21600" o:spt="202" path="m,l,21600r21600,l21600,xe">
                <v:stroke joinstyle="miter"/>
                <v:path gradientshapeok="t" o:connecttype="rect"/>
              </v:shapetype>
              <v:shape id="Zone de texte 2" o:spid="_x0000_s1026" type="#_x0000_t202" style="position:absolute;left:0;text-align:left;margin-left:422.45pt;margin-top:4.5pt;width:86.9pt;height:21.05pt;z-index:25165824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">
                <v:textbox>
                  <w:txbxContent>
                    <w:p w14:paraId="233077A5" w14:textId="77777777" w:rsidR="007076DD" w:rsidRDefault="007076DD">
                      <w:r>
                        <w:t>Flux</w:t>
                      </w:r>
                      <w:r w:rsidR="00C40F60">
                        <w:t xml:space="preserve"> camion 19T</w:t>
                      </w:r>
                    </w:p>
                  </w:txbxContent>
                </v:textbox>
                <w10:wrap type="square"/>
              </v:shape>
            </w:pict>
          </mc:Fallback>
        </mc:AlternateContent>
      </w:r>
    </w:p>
    <w:p w14:paraId="317D0C0E" w14:textId="7B1DBFB5" w:rsidR="009B033D" w:rsidRPr="00B857FA" w:rsidRDefault="007076DD" w:rsidP="009B033D">
      <w:pPr>
        <w:rPr>
          <w:highlight w:val="yellow"/>
        </w:rPr>
      </w:pPr>
      <w:r>
        <w:rPr>
          <w:noProof/>
          <w:lang w:eastAsia="fr-FR"/>
        </w:rPr>
        <mc:AlternateContent>
          <mc:Choice Requires="wps">
            <w:drawing>
              <wp:anchor distT="0" distB="0" distL="114300" distR="114300" simplePos="0" relativeHeight="251658245" behindDoc="0" locked="0" layoutInCell="1" allowOverlap="1" wp14:anchorId="60A32A4F" wp14:editId="0BFC8284">
                <wp:simplePos x="0" y="0"/>
                <wp:positionH relativeFrom="column">
                  <wp:posOffset>5244860</wp:posOffset>
                </wp:positionH>
                <wp:positionV relativeFrom="paragraph">
                  <wp:posOffset>7512</wp:posOffset>
                </wp:positionV>
                <wp:extent cx="388189" cy="236836"/>
                <wp:effectExtent l="19050" t="0" r="12065" b="11430"/>
                <wp:wrapNone/>
                <wp:docPr id="3" name="Forme libre : forme 3"/>
                <wp:cNvGraphicFramePr/>
                <a:graphic xmlns:a="http://schemas.openxmlformats.org/drawingml/2006/main">
                  <a:graphicData uri="http://schemas.microsoft.com/office/word/2010/wordprocessingShape">
                    <wps:wsp>
                      <wps:cNvSpPr/>
                      <wps:spPr bwMode="auto">
                        <a:xfrm>
                          <a:off x="0" y="0"/>
                          <a:ext cx="388189" cy="236836"/>
                        </a:xfrm>
                        <a:custGeom>
                          <a:avLst/>
                          <a:gdLst>
                            <a:gd name="connsiteX0" fmla="*/ 0 w 983411"/>
                            <a:gd name="connsiteY0" fmla="*/ 0 h 508959"/>
                            <a:gd name="connsiteX1" fmla="*/ 112143 w 983411"/>
                            <a:gd name="connsiteY1" fmla="*/ 405442 h 508959"/>
                            <a:gd name="connsiteX2" fmla="*/ 862641 w 983411"/>
                            <a:gd name="connsiteY2" fmla="*/ 508959 h 508959"/>
                            <a:gd name="connsiteX3" fmla="*/ 983411 w 983411"/>
                            <a:gd name="connsiteY3" fmla="*/ 189781 h 508959"/>
                            <a:gd name="connsiteX0" fmla="*/ 0 w 983411"/>
                            <a:gd name="connsiteY0" fmla="*/ 0 h 520182"/>
                            <a:gd name="connsiteX1" fmla="*/ 112143 w 983411"/>
                            <a:gd name="connsiteY1" fmla="*/ 405442 h 520182"/>
                            <a:gd name="connsiteX2" fmla="*/ 862641 w 983411"/>
                            <a:gd name="connsiteY2" fmla="*/ 508959 h 520182"/>
                            <a:gd name="connsiteX3" fmla="*/ 983411 w 983411"/>
                            <a:gd name="connsiteY3" fmla="*/ 189781 h 520182"/>
                            <a:gd name="connsiteX0" fmla="*/ 0 w 983411"/>
                            <a:gd name="connsiteY0" fmla="*/ 0 h 549868"/>
                            <a:gd name="connsiteX1" fmla="*/ 112143 w 983411"/>
                            <a:gd name="connsiteY1" fmla="*/ 405442 h 549868"/>
                            <a:gd name="connsiteX2" fmla="*/ 862641 w 983411"/>
                            <a:gd name="connsiteY2" fmla="*/ 508959 h 549868"/>
                            <a:gd name="connsiteX3" fmla="*/ 983411 w 983411"/>
                            <a:gd name="connsiteY3" fmla="*/ 189781 h 549868"/>
                            <a:gd name="connsiteX0" fmla="*/ 0 w 983411"/>
                            <a:gd name="connsiteY0" fmla="*/ 0 h 477002"/>
                            <a:gd name="connsiteX1" fmla="*/ 112143 w 983411"/>
                            <a:gd name="connsiteY1" fmla="*/ 405442 h 477002"/>
                            <a:gd name="connsiteX2" fmla="*/ 862641 w 983411"/>
                            <a:gd name="connsiteY2" fmla="*/ 413965 h 477002"/>
                            <a:gd name="connsiteX3" fmla="*/ 983411 w 983411"/>
                            <a:gd name="connsiteY3" fmla="*/ 189781 h 477002"/>
                            <a:gd name="connsiteX0" fmla="*/ 0 w 983411"/>
                            <a:gd name="connsiteY0" fmla="*/ 0 h 466271"/>
                            <a:gd name="connsiteX1" fmla="*/ 112143 w 983411"/>
                            <a:gd name="connsiteY1" fmla="*/ 405442 h 466271"/>
                            <a:gd name="connsiteX2" fmla="*/ 862641 w 983411"/>
                            <a:gd name="connsiteY2" fmla="*/ 413965 h 466271"/>
                            <a:gd name="connsiteX3" fmla="*/ 983411 w 983411"/>
                            <a:gd name="connsiteY3" fmla="*/ 189781 h 466271"/>
                            <a:gd name="connsiteX0" fmla="*/ 0 w 1009302"/>
                            <a:gd name="connsiteY0" fmla="*/ 0 h 621650"/>
                            <a:gd name="connsiteX1" fmla="*/ 138034 w 1009302"/>
                            <a:gd name="connsiteY1" fmla="*/ 552148 h 621650"/>
                            <a:gd name="connsiteX2" fmla="*/ 888532 w 1009302"/>
                            <a:gd name="connsiteY2" fmla="*/ 560671 h 621650"/>
                            <a:gd name="connsiteX3" fmla="*/ 1009302 w 1009302"/>
                            <a:gd name="connsiteY3" fmla="*/ 336487 h 621650"/>
                            <a:gd name="connsiteX0" fmla="*/ 8986 w 1018288"/>
                            <a:gd name="connsiteY0" fmla="*/ 0 h 621650"/>
                            <a:gd name="connsiteX1" fmla="*/ 147020 w 1018288"/>
                            <a:gd name="connsiteY1" fmla="*/ 552148 h 621650"/>
                            <a:gd name="connsiteX2" fmla="*/ 897518 w 1018288"/>
                            <a:gd name="connsiteY2" fmla="*/ 560671 h 621650"/>
                            <a:gd name="connsiteX3" fmla="*/ 1018288 w 1018288"/>
                            <a:gd name="connsiteY3" fmla="*/ 336487 h 621650"/>
                          </a:gdLst>
                          <a:ahLst/>
                          <a:cxnLst>
                            <a:cxn ang="0">
                              <a:pos x="connsiteX0" y="connsiteY0"/>
                            </a:cxn>
                            <a:cxn ang="0">
                              <a:pos x="connsiteX1" y="connsiteY1"/>
                            </a:cxn>
                            <a:cxn ang="0">
                              <a:pos x="connsiteX2" y="connsiteY2"/>
                            </a:cxn>
                            <a:cxn ang="0">
                              <a:pos x="connsiteX3" y="connsiteY3"/>
                            </a:cxn>
                          </a:cxnLst>
                          <a:rect l="l" t="t" r="r" b="b"/>
                          <a:pathLst>
                            <a:path w="1018288" h="621650">
                              <a:moveTo>
                                <a:pt x="8986" y="0"/>
                              </a:moveTo>
                              <a:cubicBezTo>
                                <a:pt x="-14036" y="152417"/>
                                <a:pt x="-1069" y="458703"/>
                                <a:pt x="147020" y="552148"/>
                              </a:cubicBezTo>
                              <a:cubicBezTo>
                                <a:pt x="295109" y="645593"/>
                                <a:pt x="779590" y="641177"/>
                                <a:pt x="897518" y="560671"/>
                              </a:cubicBezTo>
                              <a:cubicBezTo>
                                <a:pt x="1015446" y="480165"/>
                                <a:pt x="978031" y="411215"/>
                                <a:pt x="1018288" y="336487"/>
                              </a:cubicBezTo>
                            </a:path>
                          </a:pathLst>
                        </a:custGeom>
                        <a:noFill/>
                        <a:ln w="19050">
                          <a:solidFill>
                            <a:schemeClr val="accent5">
                              <a:lumMod val="60000"/>
                              <a:lumOff val="40000"/>
                            </a:schemeClr>
                          </a:solidFill>
                          <a:prstDash val="dash"/>
                          <a:round/>
                          <a:headEnd/>
                          <a:tailEnd type="none" w="lg" len="lg"/>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6A38A086" id="Forme libre : forme 3" o:spid="_x0000_s1026" style="position:absolute;margin-left:413pt;margin-top:.6pt;width:30.55pt;height:18.6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018288,621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" path="m8986,c-14036,152417,-1069,458703,147020,552148v148089,93445,632570,89029,750498,8523c1015446,480165,978031,411215,1018288,336487e" filled="f" strokecolor="#629ac8 [1944]" strokeweight="1.5pt">
                <v:stroke dashstyle="dash" endarrowwidth="wide" endarrowlength="long"/>
                <v:path arrowok="t" o:connecttype="custom" o:connectlocs="3426,0;56047,210357;342149,213604;388189,128195" o:connectangles="0,0,0,0"/>
              </v:shape>
            </w:pict>
          </mc:Fallback>
        </mc:AlternateContent>
      </w:r>
    </w:p>
    <w:p w14:paraId="254435E7" w14:textId="0FB19E26" w:rsidR="009B033D" w:rsidRPr="009B033D" w:rsidRDefault="009B033D" w:rsidP="009B033D"/>
    <w:p w14:paraId="44D496F7" w14:textId="0BAA4277" w:rsidR="009B033D" w:rsidRPr="009B033D" w:rsidRDefault="009B033D" w:rsidP="009B033D">
      <w:bookmarkStart w:id="5" w:name="_Toc183419829"/>
    </w:p>
    <w:p w14:paraId="2AB0567A" w14:textId="77777777" w:rsidR="009B033D" w:rsidRPr="009B033D" w:rsidRDefault="009B033D" w:rsidP="009B033D"/>
    <w:p w14:paraId="49F24A81" w14:textId="77777777" w:rsidR="009B033D" w:rsidRPr="009B033D" w:rsidRDefault="009B033D" w:rsidP="009B033D"/>
    <w:p w14:paraId="6F211BF0" w14:textId="77777777" w:rsidR="009B033D" w:rsidRPr="009B033D" w:rsidRDefault="009B033D" w:rsidP="009B033D"/>
    <w:p w14:paraId="6439C7A9" w14:textId="77777777" w:rsidR="009B033D" w:rsidRPr="009B033D" w:rsidRDefault="009B033D" w:rsidP="009B033D"/>
    <w:p w14:paraId="17AD99CE" w14:textId="77777777" w:rsidR="009B033D" w:rsidRPr="009B033D" w:rsidRDefault="009B033D" w:rsidP="009B033D"/>
    <w:p w14:paraId="79F22D87" w14:textId="77777777" w:rsidR="009B033D" w:rsidRPr="009B033D" w:rsidRDefault="009B033D" w:rsidP="009B033D"/>
    <w:p w14:paraId="5AC98F00" w14:textId="77777777" w:rsidR="009B033D" w:rsidRDefault="009B033D" w:rsidP="009B033D"/>
    <w:p w14:paraId="06F136EA" w14:textId="2E54EFF6" w:rsidR="00096723" w:rsidRPr="0054560F" w:rsidRDefault="00096723" w:rsidP="00096723">
      <w:pPr>
        <w:pStyle w:val="Paragraphedeliste"/>
        <w:numPr>
          <w:ilvl w:val="0"/>
          <w:numId w:val="25"/>
        </w:numPr>
        <w:jc w:val="left"/>
      </w:pPr>
      <w:r>
        <w:t xml:space="preserve">Une attention particulière sera apportée à Intégration de la plateforme déchets qui doit être très fonctionnelle tout en restant discrète </w:t>
      </w:r>
    </w:p>
    <w:p w14:paraId="017FCFB1" w14:textId="6ED4767D" w:rsidR="009B033D" w:rsidRPr="009B033D" w:rsidRDefault="009B033D" w:rsidP="009B033D"/>
    <w:p w14:paraId="1F4F60DE" w14:textId="77777777" w:rsidR="009B033D" w:rsidRDefault="009B033D" w:rsidP="009B033D">
      <w:pPr>
        <w:pStyle w:val="Titre2"/>
      </w:pPr>
      <w:r>
        <w:lastRenderedPageBreak/>
        <w:t>Stationnement</w:t>
      </w:r>
      <w:bookmarkEnd w:id="5"/>
      <w:r>
        <w:t xml:space="preserve"> </w:t>
      </w:r>
      <w:r w:rsidR="00C40F60">
        <w:t>véhicules</w:t>
      </w:r>
    </w:p>
    <w:p w14:paraId="4343D487" w14:textId="77777777" w:rsidR="009B033D" w:rsidRDefault="009B033D" w:rsidP="009B033D">
      <w:r>
        <w:t xml:space="preserve">Le bâtiment ne disposera pas de nouvelle place de stationnement </w:t>
      </w:r>
      <w:r w:rsidR="00C40F60">
        <w:t xml:space="preserve">véhicule </w:t>
      </w:r>
      <w:r>
        <w:t xml:space="preserve">ou de stationnement dédié. Le stationnement s’effectuera sur les places existantes au sein du site. </w:t>
      </w:r>
    </w:p>
    <w:p w14:paraId="1C3D2702" w14:textId="77777777" w:rsidR="009B033D" w:rsidRDefault="009B033D" w:rsidP="009B033D"/>
    <w:p w14:paraId="710E3F5B" w14:textId="4A161477" w:rsidR="009B033D" w:rsidRDefault="009B033D" w:rsidP="009B033D">
      <w:pPr>
        <w:pStyle w:val="Titre2"/>
      </w:pPr>
      <w:bookmarkStart w:id="6" w:name="_Toc183419830"/>
      <w:r>
        <w:t>Flux véhicules</w:t>
      </w:r>
      <w:bookmarkEnd w:id="6"/>
      <w:r>
        <w:t xml:space="preserve"> </w:t>
      </w:r>
      <w:r w:rsidR="000C43FD">
        <w:t>logistique</w:t>
      </w:r>
      <w:r w:rsidR="00CD7F70">
        <w:t>s</w:t>
      </w:r>
    </w:p>
    <w:p w14:paraId="4AA178C6" w14:textId="77777777" w:rsidR="009B033D" w:rsidRDefault="009B033D" w:rsidP="009B033D">
      <w:r>
        <w:t xml:space="preserve">Le positionnement de l’IHU impactera les flux quotidiens du site, notamment les flux logistiques et de gestion des déchets. </w:t>
      </w:r>
    </w:p>
    <w:p w14:paraId="2FA3215E" w14:textId="12D77908" w:rsidR="009B033D" w:rsidRDefault="009B033D" w:rsidP="009B033D">
      <w:r>
        <w:t xml:space="preserve">Si un fonctionnement temporaire est prévu pendant les travaux, </w:t>
      </w:r>
      <w:r w:rsidR="00C40F60">
        <w:t xml:space="preserve">les </w:t>
      </w:r>
      <w:r>
        <w:t xml:space="preserve">flux </w:t>
      </w:r>
      <w:r w:rsidR="00C40F60">
        <w:t xml:space="preserve">actuels </w:t>
      </w:r>
      <w:r>
        <w:t>devront être restaurés après la réception</w:t>
      </w:r>
      <w:r w:rsidR="00C40F60">
        <w:t>. La</w:t>
      </w:r>
      <w:r>
        <w:t xml:space="preserve"> conception du bâtiment devra </w:t>
      </w:r>
      <w:r w:rsidR="00C40F60">
        <w:t xml:space="preserve">notamment </w:t>
      </w:r>
      <w:r>
        <w:t>permettre la sortie des camions par la Rue Coste</w:t>
      </w:r>
      <w:r w:rsidR="00C40F60">
        <w:t xml:space="preserve"> comme c’est le cas actuellement</w:t>
      </w:r>
      <w:r>
        <w:t xml:space="preserve"> </w:t>
      </w:r>
    </w:p>
    <w:p w14:paraId="2BD279E6" w14:textId="2EE49506" w:rsidR="00121625" w:rsidRDefault="00121625" w:rsidP="009B033D">
      <w:r>
        <w:t>Schéma fonctionnement actuel</w:t>
      </w:r>
    </w:p>
    <w:p w14:paraId="2043DA08" w14:textId="3BCA7CFF" w:rsidR="00C40F60" w:rsidRDefault="00121625" w:rsidP="003239CA">
      <w:r>
        <w:rPr>
          <w:noProof/>
        </w:rPr>
        <mc:AlternateContent>
          <mc:Choice Requires="wpg">
            <w:drawing>
              <wp:anchor distT="0" distB="0" distL="114300" distR="114300" simplePos="0" relativeHeight="251661318" behindDoc="0" locked="0" layoutInCell="1" allowOverlap="1" wp14:anchorId="6BBADA6A" wp14:editId="2FE99E97">
                <wp:simplePos x="0" y="0"/>
                <wp:positionH relativeFrom="column">
                  <wp:posOffset>0</wp:posOffset>
                </wp:positionH>
                <wp:positionV relativeFrom="paragraph">
                  <wp:posOffset>229235</wp:posOffset>
                </wp:positionV>
                <wp:extent cx="6776085" cy="4057015"/>
                <wp:effectExtent l="0" t="0" r="5715" b="635"/>
                <wp:wrapTopAndBottom/>
                <wp:docPr id="627629751" name="Groupe 4"/>
                <wp:cNvGraphicFramePr/>
                <a:graphic xmlns:a="http://schemas.openxmlformats.org/drawingml/2006/main">
                  <a:graphicData uri="http://schemas.microsoft.com/office/word/2010/wordprocessingGroup">
                    <wpg:wgp>
                      <wpg:cNvGrpSpPr/>
                      <wpg:grpSpPr>
                        <a:xfrm>
                          <a:off x="0" y="0"/>
                          <a:ext cx="6776085" cy="4057015"/>
                          <a:chOff x="0" y="0"/>
                          <a:chExt cx="6776085" cy="4057015"/>
                        </a:xfrm>
                      </wpg:grpSpPr>
                      <wpg:grpSp>
                        <wpg:cNvPr id="1653003646" name="Groupe 1"/>
                        <wpg:cNvGrpSpPr/>
                        <wpg:grpSpPr>
                          <a:xfrm>
                            <a:off x="0" y="0"/>
                            <a:ext cx="6776085" cy="4057015"/>
                            <a:chOff x="0" y="0"/>
                            <a:chExt cx="5909351" cy="3538764"/>
                          </a:xfrm>
                        </wpg:grpSpPr>
                        <pic:pic xmlns:pic="http://schemas.openxmlformats.org/drawingml/2006/picture">
                          <pic:nvPicPr>
                            <pic:cNvPr id="740458627" name="Image 2"/>
                            <pic:cNvPicPr>
                              <a:picLocks noChangeAspect="1"/>
                            </pic:cNvPicPr>
                          </pic:nvPicPr>
                          <pic:blipFill rotWithShape="1">
                            <a:blip r:embed="rId18" cstate="screen">
                              <a:extLst>
                                <a:ext uri="{28A0092B-C50C-407E-A947-70E740481C1C}">
                                  <a14:useLocalDpi xmlns:a14="http://schemas.microsoft.com/office/drawing/2010/main"/>
                                </a:ext>
                              </a:extLst>
                            </a:blip>
                            <a:srcRect b="29691"/>
                            <a:stretch/>
                          </pic:blipFill>
                          <pic:spPr>
                            <a:xfrm>
                              <a:off x="0" y="522514"/>
                              <a:ext cx="5669915" cy="3016250"/>
                            </a:xfrm>
                            <a:prstGeom prst="rect">
                              <a:avLst/>
                            </a:prstGeom>
                          </pic:spPr>
                        </pic:pic>
                        <pic:pic xmlns:pic="http://schemas.openxmlformats.org/drawingml/2006/picture">
                          <pic:nvPicPr>
                            <pic:cNvPr id="327200193" name="Image 8" descr="Une image contenant texte, Police, capture d’écran, ligne&#10;&#10;Description générée automatiquement"/>
                            <pic:cNvPicPr>
                              <a:picLocks noChangeAspect="1"/>
                            </pic:cNvPicPr>
                          </pic:nvPicPr>
                          <pic:blipFill rotWithShape="1">
                            <a:blip r:embed="rId19" cstate="screen">
                              <a:extLst>
                                <a:ext uri="{28A0092B-C50C-407E-A947-70E740481C1C}">
                                  <a14:useLocalDpi xmlns:a14="http://schemas.microsoft.com/office/drawing/2010/main"/>
                                </a:ext>
                              </a:extLst>
                            </a:blip>
                            <a:srcRect/>
                            <a:stretch/>
                          </pic:blipFill>
                          <pic:spPr>
                            <a:xfrm>
                              <a:off x="4251366" y="0"/>
                              <a:ext cx="1657985" cy="772160"/>
                            </a:xfrm>
                            <a:prstGeom prst="rect">
                              <a:avLst/>
                            </a:prstGeom>
                          </pic:spPr>
                        </pic:pic>
                      </wpg:grpSp>
                      <wps:wsp>
                        <wps:cNvPr id="1807697000" name="Connecteur droit avec flèche 2"/>
                        <wps:cNvCnPr/>
                        <wps:spPr>
                          <a:xfrm>
                            <a:off x="5890409" y="3586348"/>
                            <a:ext cx="0" cy="296883"/>
                          </a:xfrm>
                          <a:prstGeom prst="straightConnector1">
                            <a:avLst/>
                          </a:prstGeom>
                          <a:ln w="38100">
                            <a:solidFill>
                              <a:srgbClr val="00B0F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13790629" name="Zone de texte 3"/>
                        <wps:cNvSpPr txBox="1"/>
                        <wps:spPr>
                          <a:xfrm>
                            <a:off x="4762005" y="3633849"/>
                            <a:ext cx="1199408" cy="249382"/>
                          </a:xfrm>
                          <a:prstGeom prst="rect">
                            <a:avLst/>
                          </a:prstGeom>
                          <a:noFill/>
                          <a:ln w="6350">
                            <a:noFill/>
                          </a:ln>
                        </wps:spPr>
                        <wps:txbx>
                          <w:txbxContent>
                            <w:p w14:paraId="3C5F6E27" w14:textId="77777777" w:rsidR="00121625" w:rsidRDefault="00121625" w:rsidP="00121625">
                              <w:r>
                                <w:t>Sortie prestataires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BBADA6A" id="Groupe 4" o:spid="_x0000_s1027" style="position:absolute;left:0;text-align:left;margin-left:0;margin-top:18.05pt;width:533.55pt;height:319.45pt;z-index:251661318;mso-width-relative:margin;mso-height-relative:margin" coordsize="67760,405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">
                <v:group id="_x0000_s1028" style="position:absolute;width:67760;height:40570" coordsize="59093,35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9" type="#_x0000_t75" style="position:absolute;top:5225;width:56699;height:301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">
                    <v:imagedata r:id="rId20" o:title="" cropbottom="19458f"/>
                  </v:shape>
                  <v:shape id="Image 8" o:spid="_x0000_s1030" type="#_x0000_t75" alt="Une image contenant texte, Police, capture d’écran, ligne&#10;&#10;Description générée automatiquement" style="position:absolute;left:42513;width:16580;height:7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">
                    <v:imagedata r:id="rId21" o:title="Une image contenant texte, Police, capture d’écran, ligne&#10;&#10;Description générée automatiquement"/>
                  </v:shape>
                </v:group>
                <v:shapetype id="_x0000_t32" coordsize="21600,21600" o:spt="32" o:oned="t" path="m,l21600,21600e" filled="f">
                  <v:path arrowok="t" fillok="f" o:connecttype="none"/>
                  <o:lock v:ext="edit" shapetype="t"/>
                </v:shapetype>
                <v:shape id="Connecteur droit avec flèche 2" o:spid="_x0000_s1031" type="#_x0000_t32" style="position:absolute;left:58904;top:35863;width:0;height:296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" strokecolor="#00b0f0" strokeweight="3pt">
                  <v:stroke endarrow="block" joinstyle="miter"/>
                </v:shape>
                <v:shape id="Zone de texte 3" o:spid="_x0000_s1032" type="#_x0000_t202" style="position:absolute;left:47620;top:36338;width:11994;height:2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" filled="f" stroked="f" strokeweight=".5pt">
                  <v:textbox>
                    <w:txbxContent>
                      <w:p w14:paraId="3C5F6E27" w14:textId="77777777" w:rsidR="00121625" w:rsidRDefault="00121625" w:rsidP="00121625">
                        <w:r>
                          <w:t>Sortie prestataires</w:t>
                        </w:r>
                      </w:p>
                    </w:txbxContent>
                  </v:textbox>
                </v:shape>
                <w10:wrap type="topAndBottom"/>
              </v:group>
            </w:pict>
          </mc:Fallback>
        </mc:AlternateContent>
      </w:r>
    </w:p>
    <w:p w14:paraId="50E2A818" w14:textId="3E3FAF4F" w:rsidR="00096C32" w:rsidRDefault="00096C32">
      <w:pPr>
        <w:spacing w:after="0"/>
        <w:jc w:val="left"/>
      </w:pPr>
    </w:p>
    <w:p w14:paraId="76CF6C1F" w14:textId="77777777" w:rsidR="00096C32" w:rsidRDefault="00096C32" w:rsidP="00096C32">
      <w:pPr>
        <w:pStyle w:val="Titre3"/>
        <w:ind w:left="993" w:hanging="992"/>
      </w:pPr>
      <w:bookmarkStart w:id="7" w:name="_Toc199957897"/>
      <w:r>
        <w:t>Flux véhicules</w:t>
      </w:r>
      <w:bookmarkEnd w:id="7"/>
      <w:r>
        <w:t xml:space="preserve"> </w:t>
      </w:r>
    </w:p>
    <w:p w14:paraId="0E73DC13" w14:textId="77777777" w:rsidR="00096C32" w:rsidRDefault="00096C32" w:rsidP="00096C32">
      <w:r>
        <w:t xml:space="preserve">Le positionnement de l’IHU impactera les flux quotidiens du site, notamment les flux logistiques et de gestion des déchets. </w:t>
      </w:r>
    </w:p>
    <w:p w14:paraId="0DCE6D4B" w14:textId="77777777" w:rsidR="00096C32" w:rsidRDefault="00096C32" w:rsidP="00096C32">
      <w:r>
        <w:t xml:space="preserve">Si un fonctionnement temporaire est prévu pendant les travaux, ces flux devront être restaurés après la réception, et la conception du bâtiment devra permettre la sortie des camions par la Rue Coste. </w:t>
      </w:r>
    </w:p>
    <w:p w14:paraId="4343860D" w14:textId="77777777" w:rsidR="00096C32" w:rsidRDefault="00096C32" w:rsidP="00096C32">
      <w:r>
        <w:t xml:space="preserve">En résumé, </w:t>
      </w:r>
    </w:p>
    <w:p w14:paraId="107A7638" w14:textId="77777777" w:rsidR="00096C32" w:rsidRDefault="00096C32" w:rsidP="00096C32">
      <w:pPr>
        <w:pStyle w:val="Titre4"/>
        <w:ind w:left="993" w:hanging="992"/>
      </w:pPr>
      <w:r>
        <w:t>Pendant les travaux</w:t>
      </w:r>
    </w:p>
    <w:p w14:paraId="39EFCCE5" w14:textId="53E68AB6" w:rsidR="00096C32" w:rsidRDefault="00096C32" w:rsidP="00096C32">
      <w:r>
        <w:t>Le chantier pourra être considéré comme clos et indépendant :</w:t>
      </w:r>
    </w:p>
    <w:p w14:paraId="4515FF7C" w14:textId="18D8382D" w:rsidR="00096C32" w:rsidRDefault="00096C32" w:rsidP="00096C32">
      <w:pPr>
        <w:pStyle w:val="Paragraphedeliste"/>
        <w:numPr>
          <w:ilvl w:val="0"/>
          <w:numId w:val="17"/>
        </w:numPr>
      </w:pPr>
      <w:r>
        <w:t xml:space="preserve">La remontée le long du bâtiment O devra être possible pour accéder aux quais CARF existants. Des coupures temporaires lors de la réalisation des passerelles pourront être envisagées. </w:t>
      </w:r>
    </w:p>
    <w:p w14:paraId="77F71A46" w14:textId="77777777" w:rsidR="00096C32" w:rsidRDefault="00096C32" w:rsidP="00096C32">
      <w:pPr>
        <w:pStyle w:val="Paragraphedeliste"/>
        <w:numPr>
          <w:ilvl w:val="0"/>
          <w:numId w:val="17"/>
        </w:numPr>
      </w:pPr>
      <w:r>
        <w:t>L’accès rue Coste pourra être utilisé pour l’accès chantier.</w:t>
      </w:r>
    </w:p>
    <w:p w14:paraId="5DB7F4A7" w14:textId="77777777" w:rsidR="00096C32" w:rsidRDefault="00096C32" w:rsidP="00096C32"/>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6"/>
      </w:tblGrid>
      <w:tr w:rsidR="00096C32" w14:paraId="077BC37D" w14:textId="77777777" w:rsidTr="00377228">
        <w:tc>
          <w:tcPr>
            <w:tcW w:w="8919" w:type="dxa"/>
          </w:tcPr>
          <w:p w14:paraId="75318301" w14:textId="77777777" w:rsidR="00096C32" w:rsidRDefault="00096C32" w:rsidP="00377228">
            <w:pPr>
              <w:rPr>
                <w:u w:val="single"/>
              </w:rPr>
            </w:pPr>
            <w:r>
              <w:rPr>
                <w:noProof/>
              </w:rPr>
              <w:lastRenderedPageBreak/>
              <mc:AlternateContent>
                <mc:Choice Requires="wpg">
                  <w:drawing>
                    <wp:anchor distT="0" distB="0" distL="114300" distR="114300" simplePos="0" relativeHeight="251663366" behindDoc="0" locked="0" layoutInCell="1" allowOverlap="1" wp14:anchorId="6B2F0D87" wp14:editId="0726EF3B">
                      <wp:simplePos x="0" y="0"/>
                      <wp:positionH relativeFrom="column">
                        <wp:posOffset>-6350</wp:posOffset>
                      </wp:positionH>
                      <wp:positionV relativeFrom="paragraph">
                        <wp:posOffset>236220</wp:posOffset>
                      </wp:positionV>
                      <wp:extent cx="3571875" cy="3602990"/>
                      <wp:effectExtent l="0" t="0" r="9525" b="0"/>
                      <wp:wrapSquare wrapText="bothSides"/>
                      <wp:docPr id="1732630353" name="Groupe 1"/>
                      <wp:cNvGraphicFramePr/>
                      <a:graphic xmlns:a="http://schemas.openxmlformats.org/drawingml/2006/main">
                        <a:graphicData uri="http://schemas.microsoft.com/office/word/2010/wordprocessingGroup">
                          <wpg:wgp>
                            <wpg:cNvGrpSpPr/>
                            <wpg:grpSpPr>
                              <a:xfrm>
                                <a:off x="0" y="0"/>
                                <a:ext cx="3571875" cy="3602990"/>
                                <a:chOff x="0" y="0"/>
                                <a:chExt cx="3571875" cy="3602990"/>
                              </a:xfrm>
                            </wpg:grpSpPr>
                            <pic:pic xmlns:pic="http://schemas.openxmlformats.org/drawingml/2006/picture">
                              <pic:nvPicPr>
                                <pic:cNvPr id="725496102" name="Image 1"/>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3571875" cy="3398520"/>
                                </a:xfrm>
                                <a:prstGeom prst="rect">
                                  <a:avLst/>
                                </a:prstGeom>
                              </pic:spPr>
                            </pic:pic>
                            <wps:wsp>
                              <wps:cNvPr id="1070886410" name="Zone de texte 1"/>
                              <wps:cNvSpPr txBox="1"/>
                              <wps:spPr>
                                <a:xfrm>
                                  <a:off x="0" y="3448050"/>
                                  <a:ext cx="3571875" cy="154940"/>
                                </a:xfrm>
                                <a:prstGeom prst="rect">
                                  <a:avLst/>
                                </a:prstGeom>
                                <a:solidFill>
                                  <a:prstClr val="white"/>
                                </a:solidFill>
                                <a:ln>
                                  <a:noFill/>
                                </a:ln>
                              </wps:spPr>
                              <wps:txbx>
                                <w:txbxContent>
                                  <w:p w14:paraId="27372210" w14:textId="77777777" w:rsidR="00096C32" w:rsidRPr="00A70191" w:rsidRDefault="00096C32" w:rsidP="00096C32">
                                    <w:pPr>
                                      <w:pStyle w:val="Lgende"/>
                                      <w:rPr>
                                        <w:noProof/>
                                      </w:rPr>
                                    </w:pPr>
                                    <w:r w:rsidRPr="00A70191">
                                      <w:rPr>
                                        <w:noProof/>
                                      </w:rPr>
                                      <w:fldChar w:fldCharType="begin"/>
                                    </w:r>
                                    <w:r w:rsidRPr="00A70191">
                                      <w:rPr>
                                        <w:noProof/>
                                      </w:rPr>
                                      <w:instrText xml:space="preserve"> SEQ Figure \* ARABIC </w:instrText>
                                    </w:r>
                                    <w:r w:rsidRPr="00A70191">
                                      <w:rPr>
                                        <w:noProof/>
                                      </w:rPr>
                                      <w:fldChar w:fldCharType="separate"/>
                                    </w:r>
                                    <w:r>
                                      <w:rPr>
                                        <w:noProof/>
                                      </w:rPr>
                                      <w:t>6</w:t>
                                    </w:r>
                                    <w:r w:rsidRPr="00A70191">
                                      <w:rPr>
                                        <w:noProof/>
                                      </w:rPr>
                                      <w:fldChar w:fldCharType="end"/>
                                    </w:r>
                                    <w:r w:rsidRPr="00A70191">
                                      <w:t xml:space="preserve"> Gestion déchets pendant les travaux</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6B2F0D87" id="Groupe 1" o:spid="_x0000_s1033" style="position:absolute;left:0;text-align:left;margin-left:-.5pt;margin-top:18.6pt;width:281.25pt;height:283.7pt;z-index:251663366" coordsize="35718,360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">
                      <v:shape id="Image 1" o:spid="_x0000_s1034" type="#_x0000_t75" style="position:absolute;width:35718;height:33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">
                        <v:imagedata r:id="rId23" o:title=""/>
                      </v:shape>
                      <v:shape id="Zone de texte 1" o:spid="_x0000_s1035" type="#_x0000_t202" style="position:absolute;top:34480;width:35718;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" stroked="f">
                        <v:textbox style="mso-fit-shape-to-text:t" inset="0,0,0,0">
                          <w:txbxContent>
                            <w:p w14:paraId="27372210" w14:textId="77777777" w:rsidR="00096C32" w:rsidRPr="00A70191" w:rsidRDefault="00096C32" w:rsidP="00096C32">
                              <w:pPr>
                                <w:pStyle w:val="Lgende"/>
                                <w:rPr>
                                  <w:noProof/>
                                </w:rPr>
                              </w:pPr>
                              <w:r w:rsidRPr="00A70191">
                                <w:rPr>
                                  <w:noProof/>
                                </w:rPr>
                                <w:fldChar w:fldCharType="begin"/>
                              </w:r>
                              <w:r w:rsidRPr="00A70191">
                                <w:rPr>
                                  <w:noProof/>
                                </w:rPr>
                                <w:instrText xml:space="preserve"> SEQ Figure \* ARABIC </w:instrText>
                              </w:r>
                              <w:r w:rsidRPr="00A70191">
                                <w:rPr>
                                  <w:noProof/>
                                </w:rPr>
                                <w:fldChar w:fldCharType="separate"/>
                              </w:r>
                              <w:r>
                                <w:rPr>
                                  <w:noProof/>
                                </w:rPr>
                                <w:t>6</w:t>
                              </w:r>
                              <w:r w:rsidRPr="00A70191">
                                <w:rPr>
                                  <w:noProof/>
                                </w:rPr>
                                <w:fldChar w:fldCharType="end"/>
                              </w:r>
                              <w:r w:rsidRPr="00A70191">
                                <w:t xml:space="preserve"> Gestion déchets pendant les travaux</w:t>
                              </w:r>
                            </w:p>
                          </w:txbxContent>
                        </v:textbox>
                      </v:shape>
                      <w10:wrap type="square"/>
                    </v:group>
                  </w:pict>
                </mc:Fallback>
              </mc:AlternateContent>
            </w:r>
          </w:p>
        </w:tc>
      </w:tr>
      <w:tr w:rsidR="00096C32" w14:paraId="5CDFDDD3" w14:textId="77777777" w:rsidTr="00377228">
        <w:tc>
          <w:tcPr>
            <w:tcW w:w="8919" w:type="dxa"/>
          </w:tcPr>
          <w:p w14:paraId="32074B48" w14:textId="77777777" w:rsidR="00096C32" w:rsidRDefault="00096C32" w:rsidP="00377228">
            <w:pPr>
              <w:rPr>
                <w:u w:val="single"/>
              </w:rPr>
            </w:pPr>
            <w:r>
              <w:rPr>
                <w:noProof/>
                <w:u w:val="single"/>
              </w:rPr>
              <mc:AlternateContent>
                <mc:Choice Requires="wpg">
                  <w:drawing>
                    <wp:anchor distT="0" distB="0" distL="114300" distR="114300" simplePos="0" relativeHeight="251664390" behindDoc="0" locked="0" layoutInCell="1" allowOverlap="1" wp14:anchorId="7BB44F38" wp14:editId="4F501EAA">
                      <wp:simplePos x="0" y="0"/>
                      <wp:positionH relativeFrom="column">
                        <wp:posOffset>-65405</wp:posOffset>
                      </wp:positionH>
                      <wp:positionV relativeFrom="paragraph">
                        <wp:posOffset>236220</wp:posOffset>
                      </wp:positionV>
                      <wp:extent cx="5669915" cy="3117215"/>
                      <wp:effectExtent l="0" t="0" r="6985" b="6985"/>
                      <wp:wrapSquare wrapText="bothSides"/>
                      <wp:docPr id="387481068" name="Groupe 2"/>
                      <wp:cNvGraphicFramePr/>
                      <a:graphic xmlns:a="http://schemas.openxmlformats.org/drawingml/2006/main">
                        <a:graphicData uri="http://schemas.microsoft.com/office/word/2010/wordprocessingGroup">
                          <wpg:wgp>
                            <wpg:cNvGrpSpPr/>
                            <wpg:grpSpPr>
                              <a:xfrm>
                                <a:off x="0" y="0"/>
                                <a:ext cx="5669915" cy="3117215"/>
                                <a:chOff x="0" y="0"/>
                                <a:chExt cx="5669915" cy="3117215"/>
                              </a:xfrm>
                            </wpg:grpSpPr>
                            <pic:pic xmlns:pic="http://schemas.openxmlformats.org/drawingml/2006/picture">
                              <pic:nvPicPr>
                                <pic:cNvPr id="1334875787" name="Image 1" descr="Une image contenant texte, diagramme, capture d’écran, Plan&#10;&#10;Le contenu généré par l’IA peut être incorrect."/>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5669915" cy="2901315"/>
                                </a:xfrm>
                                <a:prstGeom prst="rect">
                                  <a:avLst/>
                                </a:prstGeom>
                              </pic:spPr>
                            </pic:pic>
                            <wps:wsp>
                              <wps:cNvPr id="946008683" name="Zone de texte 1"/>
                              <wps:cNvSpPr txBox="1"/>
                              <wps:spPr>
                                <a:xfrm>
                                  <a:off x="0" y="2962275"/>
                                  <a:ext cx="5669915" cy="154940"/>
                                </a:xfrm>
                                <a:prstGeom prst="rect">
                                  <a:avLst/>
                                </a:prstGeom>
                                <a:solidFill>
                                  <a:prstClr val="white"/>
                                </a:solidFill>
                                <a:ln>
                                  <a:noFill/>
                                </a:ln>
                              </wps:spPr>
                              <wps:txbx>
                                <w:txbxContent>
                                  <w:p w14:paraId="0DD81F94" w14:textId="77777777" w:rsidR="00096C32" w:rsidRPr="00A70191" w:rsidRDefault="00096C32" w:rsidP="00096C32">
                                    <w:pPr>
                                      <w:pStyle w:val="Lgende"/>
                                    </w:pPr>
                                    <w:fldSimple w:instr=" SEQ Figure \* ARABIC ">
                                      <w:r>
                                        <w:rPr>
                                          <w:noProof/>
                                        </w:rPr>
                                        <w:t>7</w:t>
                                      </w:r>
                                    </w:fldSimple>
                                    <w:r w:rsidRPr="00A70191">
                                      <w:t xml:space="preserve"> Flux à conserver pendant le chantier et gabarit correspondant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BB44F38" id="Groupe 2" o:spid="_x0000_s1036" style="position:absolute;left:0;text-align:left;margin-left:-5.15pt;margin-top:18.6pt;width:446.45pt;height:245.45pt;z-index:251664390" coordsize="56699,311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">
                      <v:shape id="Image 1" o:spid="_x0000_s1037" type="#_x0000_t75" alt="Une image contenant texte, diagramme, capture d’écran, Plan&#10;&#10;Le contenu généré par l’IA peut être incorrect." style="position:absolute;width:56699;height:290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">
                        <v:imagedata r:id="rId25" o:title="Une image contenant texte, diagramme, capture d’écran, Plan&#10;&#10;Le contenu généré par l’IA peut être incorrect"/>
                      </v:shape>
                      <v:shape id="Zone de texte 1" o:spid="_x0000_s1038" type="#_x0000_t202" style="position:absolute;top:29622;width:56699;height:1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" stroked="f">
                        <v:textbox style="mso-fit-shape-to-text:t" inset="0,0,0,0">
                          <w:txbxContent>
                            <w:p w14:paraId="0DD81F94" w14:textId="77777777" w:rsidR="00096C32" w:rsidRPr="00A70191" w:rsidRDefault="00096C32" w:rsidP="00096C32">
                              <w:pPr>
                                <w:pStyle w:val="Lgende"/>
                              </w:pPr>
                              <w:fldSimple w:instr=" SEQ Figure \* ARABIC ">
                                <w:r>
                                  <w:rPr>
                                    <w:noProof/>
                                  </w:rPr>
                                  <w:t>7</w:t>
                                </w:r>
                              </w:fldSimple>
                              <w:r w:rsidRPr="00A70191">
                                <w:t xml:space="preserve"> Flux à conserver pendant le chantier et gabarit correspondant </w:t>
                              </w:r>
                            </w:p>
                          </w:txbxContent>
                        </v:textbox>
                      </v:shape>
                      <w10:wrap type="square"/>
                    </v:group>
                  </w:pict>
                </mc:Fallback>
              </mc:AlternateContent>
            </w:r>
          </w:p>
        </w:tc>
      </w:tr>
      <w:tr w:rsidR="00096C32" w14:paraId="2A7A7FA2" w14:textId="77777777" w:rsidTr="00377228">
        <w:tc>
          <w:tcPr>
            <w:tcW w:w="8919" w:type="dxa"/>
          </w:tcPr>
          <w:p w14:paraId="134DCB3C" w14:textId="77777777" w:rsidR="00096C32" w:rsidRDefault="00096C32" w:rsidP="00377228">
            <w:pPr>
              <w:rPr>
                <w:u w:val="single"/>
              </w:rPr>
            </w:pPr>
            <w:r>
              <w:rPr>
                <w:noProof/>
                <w:u w:val="single"/>
              </w:rPr>
              <w:lastRenderedPageBreak/>
              <mc:AlternateContent>
                <mc:Choice Requires="wpg">
                  <w:drawing>
                    <wp:anchor distT="0" distB="0" distL="114300" distR="114300" simplePos="0" relativeHeight="251665414" behindDoc="0" locked="0" layoutInCell="1" allowOverlap="1" wp14:anchorId="4FB53B65" wp14:editId="76B47126">
                      <wp:simplePos x="0" y="0"/>
                      <wp:positionH relativeFrom="margin">
                        <wp:posOffset>-65405</wp:posOffset>
                      </wp:positionH>
                      <wp:positionV relativeFrom="paragraph">
                        <wp:posOffset>231775</wp:posOffset>
                      </wp:positionV>
                      <wp:extent cx="5727065" cy="2945765"/>
                      <wp:effectExtent l="0" t="0" r="6985" b="6985"/>
                      <wp:wrapSquare wrapText="bothSides"/>
                      <wp:docPr id="1310178988" name="Groupe 3"/>
                      <wp:cNvGraphicFramePr/>
                      <a:graphic xmlns:a="http://schemas.openxmlformats.org/drawingml/2006/main">
                        <a:graphicData uri="http://schemas.microsoft.com/office/word/2010/wordprocessingGroup">
                          <wpg:wgp>
                            <wpg:cNvGrpSpPr/>
                            <wpg:grpSpPr>
                              <a:xfrm>
                                <a:off x="0" y="0"/>
                                <a:ext cx="5727065" cy="2945765"/>
                                <a:chOff x="0" y="0"/>
                                <a:chExt cx="5727065" cy="2945765"/>
                              </a:xfrm>
                            </wpg:grpSpPr>
                            <pic:pic xmlns:pic="http://schemas.openxmlformats.org/drawingml/2006/picture">
                              <pic:nvPicPr>
                                <pic:cNvPr id="333449019" name="Image 1" descr="Une image contenant texte, diagramme, Plan, conception&#10;&#10;Le contenu généré par l’IA peut être incorrect."/>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5669915" cy="2884805"/>
                                </a:xfrm>
                                <a:prstGeom prst="rect">
                                  <a:avLst/>
                                </a:prstGeom>
                              </pic:spPr>
                            </pic:pic>
                            <wps:wsp>
                              <wps:cNvPr id="149091325" name="Zone de texte 1"/>
                              <wps:cNvSpPr txBox="1"/>
                              <wps:spPr>
                                <a:xfrm>
                                  <a:off x="57150" y="2790825"/>
                                  <a:ext cx="5669915" cy="154940"/>
                                </a:xfrm>
                                <a:prstGeom prst="rect">
                                  <a:avLst/>
                                </a:prstGeom>
                                <a:solidFill>
                                  <a:prstClr val="white"/>
                                </a:solidFill>
                                <a:ln>
                                  <a:noFill/>
                                </a:ln>
                              </wps:spPr>
                              <wps:txbx>
                                <w:txbxContent>
                                  <w:p w14:paraId="33818746" w14:textId="77777777" w:rsidR="00096C32" w:rsidRPr="00A70191" w:rsidRDefault="00096C32" w:rsidP="00096C32">
                                    <w:pPr>
                                      <w:pStyle w:val="Lgende"/>
                                    </w:pPr>
                                    <w:fldSimple w:instr=" SEQ Figure \* ARABIC ">
                                      <w:r>
                                        <w:rPr>
                                          <w:noProof/>
                                        </w:rPr>
                                        <w:t>8</w:t>
                                      </w:r>
                                    </w:fldSimple>
                                    <w:r w:rsidRPr="00A70191">
                                      <w:t xml:space="preserve"> Travaux identifiés hors périmètre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FB53B65" id="Groupe 3" o:spid="_x0000_s1039" style="position:absolute;left:0;text-align:left;margin-left:-5.15pt;margin-top:18.25pt;width:450.95pt;height:231.95pt;z-index:251665414;mso-position-horizontal-relative:margin" coordsize="57270,294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">
                      <v:shape id="Image 1" o:spid="_x0000_s1040" type="#_x0000_t75" alt="Une image contenant texte, diagramme, Plan, conception&#10;&#10;Le contenu généré par l’IA peut être incorrect." style="position:absolute;width:56699;height:28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">
                        <v:imagedata r:id="rId27" o:title="Une image contenant texte, diagramme, Plan, conception&#10;&#10;Le contenu généré par l’IA peut être incorrect"/>
                      </v:shape>
                      <v:shape id="Zone de texte 1" o:spid="_x0000_s1041" type="#_x0000_t202" style="position:absolute;left:571;top:27908;width:56699;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" stroked="f">
                        <v:textbox style="mso-fit-shape-to-text:t" inset="0,0,0,0">
                          <w:txbxContent>
                            <w:p w14:paraId="33818746" w14:textId="77777777" w:rsidR="00096C32" w:rsidRPr="00A70191" w:rsidRDefault="00096C32" w:rsidP="00096C32">
                              <w:pPr>
                                <w:pStyle w:val="Lgende"/>
                              </w:pPr>
                              <w:fldSimple w:instr=" SEQ Figure \* ARABIC ">
                                <w:r>
                                  <w:rPr>
                                    <w:noProof/>
                                  </w:rPr>
                                  <w:t>8</w:t>
                                </w:r>
                              </w:fldSimple>
                              <w:r w:rsidRPr="00A70191">
                                <w:t xml:space="preserve"> Travaux identifiés hors périmètre</w:t>
                              </w:r>
                            </w:p>
                          </w:txbxContent>
                        </v:textbox>
                      </v:shape>
                      <w10:wrap type="square" anchorx="margin"/>
                    </v:group>
                  </w:pict>
                </mc:Fallback>
              </mc:AlternateContent>
            </w:r>
          </w:p>
        </w:tc>
      </w:tr>
    </w:tbl>
    <w:p w14:paraId="387F4497" w14:textId="77777777" w:rsidR="00096C32" w:rsidRDefault="00096C32" w:rsidP="00096C32">
      <w:pPr>
        <w:rPr>
          <w:u w:val="single"/>
        </w:rPr>
      </w:pPr>
    </w:p>
    <w:p w14:paraId="3E2E4A65" w14:textId="77777777" w:rsidR="00096C32" w:rsidRDefault="00096C32" w:rsidP="00096C32">
      <w:pPr>
        <w:pStyle w:val="Titre4"/>
        <w:ind w:left="993" w:hanging="992"/>
      </w:pPr>
      <w:r w:rsidRPr="00096C32">
        <w:t>Après les travaux</w:t>
      </w:r>
      <w:r>
        <w:t xml:space="preserve"> : </w:t>
      </w:r>
    </w:p>
    <w:p w14:paraId="10E8D5C4" w14:textId="77777777" w:rsidR="00096C32" w:rsidRDefault="00096C32" w:rsidP="00096C32">
      <w:r>
        <w:t xml:space="preserve">Restauration des flux. </w:t>
      </w:r>
    </w:p>
    <w:p w14:paraId="4F5D8835" w14:textId="77777777" w:rsidR="00096C32" w:rsidRDefault="00096C32" w:rsidP="00096C32">
      <w:pPr>
        <w:pStyle w:val="Paragraphedeliste"/>
        <w:numPr>
          <w:ilvl w:val="0"/>
          <w:numId w:val="17"/>
        </w:numPr>
        <w:jc w:val="left"/>
      </w:pPr>
      <w:r>
        <w:t xml:space="preserve">Voie logistique pour les approvisionnements logistiques du site, </w:t>
      </w:r>
    </w:p>
    <w:p w14:paraId="523F4872" w14:textId="77777777" w:rsidR="00096C32" w:rsidRDefault="00096C32" w:rsidP="00096C32">
      <w:pPr>
        <w:pStyle w:val="Paragraphedeliste"/>
        <w:ind w:firstLine="0"/>
        <w:jc w:val="left"/>
      </w:pPr>
      <w:proofErr w:type="gramStart"/>
      <w:r>
        <w:t>livraisons</w:t>
      </w:r>
      <w:proofErr w:type="gramEnd"/>
      <w:r>
        <w:t xml:space="preserve"> bâtiment O et prestataires </w:t>
      </w:r>
    </w:p>
    <w:p w14:paraId="60CB2C88" w14:textId="77777777" w:rsidR="00096C32" w:rsidRDefault="00096C32" w:rsidP="00096C32">
      <w:pPr>
        <w:pStyle w:val="Paragraphedeliste"/>
        <w:ind w:firstLine="0"/>
        <w:jc w:val="left"/>
      </w:pPr>
      <w:proofErr w:type="gramStart"/>
      <w:r>
        <w:t>déchets</w:t>
      </w:r>
      <w:proofErr w:type="gramEnd"/>
      <w:r>
        <w:t>.</w:t>
      </w:r>
    </w:p>
    <w:p w14:paraId="6D78458E" w14:textId="77777777" w:rsidR="00096C32" w:rsidRDefault="00096C32" w:rsidP="00096C32">
      <w:pPr>
        <w:pStyle w:val="Paragraphedeliste"/>
        <w:numPr>
          <w:ilvl w:val="0"/>
          <w:numId w:val="17"/>
        </w:numPr>
        <w:jc w:val="left"/>
      </w:pPr>
      <w:r>
        <w:t xml:space="preserve">Accès véhicules et piétons de la </w:t>
      </w:r>
    </w:p>
    <w:p w14:paraId="3A1144DC" w14:textId="77777777" w:rsidR="00096C32" w:rsidRDefault="00096C32" w:rsidP="00096C32">
      <w:pPr>
        <w:pStyle w:val="Paragraphedeliste"/>
        <w:ind w:firstLine="0"/>
        <w:jc w:val="left"/>
      </w:pPr>
      <w:proofErr w:type="gramStart"/>
      <w:r>
        <w:t>plateforme</w:t>
      </w:r>
      <w:proofErr w:type="gramEnd"/>
      <w:r>
        <w:t xml:space="preserve"> déchets</w:t>
      </w:r>
    </w:p>
    <w:p w14:paraId="05772D6D" w14:textId="438B7188" w:rsidR="00096C32" w:rsidRDefault="00096C32" w:rsidP="00096C32">
      <w:pPr>
        <w:rPr>
          <w:u w:val="single"/>
        </w:rPr>
      </w:pPr>
      <w:r>
        <w:t>Sortie vers la rue Coste</w:t>
      </w:r>
    </w:p>
    <w:p w14:paraId="7318542F" w14:textId="4EE6E54E" w:rsidR="00096C32" w:rsidRDefault="00096C32" w:rsidP="00096C32">
      <w:pPr>
        <w:spacing w:after="0"/>
        <w:jc w:val="left"/>
        <w:rPr>
          <w:u w:val="single"/>
        </w:rPr>
      </w:pPr>
    </w:p>
    <w:p w14:paraId="5B2DF207" w14:textId="77777777" w:rsidR="00096C32" w:rsidRDefault="00096C32" w:rsidP="00096C32">
      <w:pPr>
        <w:rPr>
          <w:u w:val="single"/>
        </w:rPr>
      </w:pPr>
      <w:r>
        <w:rPr>
          <w:noProof/>
          <w:u w:val="single"/>
        </w:rPr>
        <mc:AlternateContent>
          <mc:Choice Requires="wpg">
            <w:drawing>
              <wp:inline distT="0" distB="0" distL="0" distR="0" wp14:anchorId="0365A862" wp14:editId="5AA9C66E">
                <wp:extent cx="3190875" cy="3783965"/>
                <wp:effectExtent l="0" t="0" r="9525" b="6985"/>
                <wp:docPr id="577582662" name="Groupe 13"/>
                <wp:cNvGraphicFramePr/>
                <a:graphic xmlns:a="http://schemas.openxmlformats.org/drawingml/2006/main">
                  <a:graphicData uri="http://schemas.microsoft.com/office/word/2010/wordprocessingGroup">
                    <wpg:wgp>
                      <wpg:cNvGrpSpPr/>
                      <wpg:grpSpPr>
                        <a:xfrm>
                          <a:off x="0" y="0"/>
                          <a:ext cx="3190875" cy="3783965"/>
                          <a:chOff x="0" y="0"/>
                          <a:chExt cx="3190875" cy="3783965"/>
                        </a:xfrm>
                      </wpg:grpSpPr>
                      <wpg:grpSp>
                        <wpg:cNvPr id="528362023" name="Groupe 4"/>
                        <wpg:cNvGrpSpPr/>
                        <wpg:grpSpPr>
                          <a:xfrm>
                            <a:off x="0" y="0"/>
                            <a:ext cx="3190875" cy="3783965"/>
                            <a:chOff x="0" y="0"/>
                            <a:chExt cx="3190875" cy="3783965"/>
                          </a:xfrm>
                        </wpg:grpSpPr>
                        <wpg:grpSp>
                          <wpg:cNvPr id="46" name="Groupe 2"/>
                          <wpg:cNvGrpSpPr/>
                          <wpg:grpSpPr>
                            <a:xfrm>
                              <a:off x="0" y="0"/>
                              <a:ext cx="3190875" cy="3573145"/>
                              <a:chOff x="0" y="0"/>
                              <a:chExt cx="3486150" cy="3904659"/>
                            </a:xfrm>
                          </wpg:grpSpPr>
                          <pic:pic xmlns:pic="http://schemas.openxmlformats.org/drawingml/2006/picture">
                            <pic:nvPicPr>
                              <pic:cNvPr id="47" name="Image 1" descr="Une image contenant capture d’écran&#10;&#10;Description générée automatiquement"/>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3486150" cy="3667760"/>
                              </a:xfrm>
                              <a:prstGeom prst="rect">
                                <a:avLst/>
                              </a:prstGeom>
                            </pic:spPr>
                          </pic:pic>
                          <wps:wsp>
                            <wps:cNvPr id="50" name="Zone de texte 1"/>
                            <wps:cNvSpPr txBox="1"/>
                            <wps:spPr>
                              <a:xfrm>
                                <a:off x="2402958" y="3593804"/>
                                <a:ext cx="982384" cy="310855"/>
                              </a:xfrm>
                              <a:prstGeom prst="rect">
                                <a:avLst/>
                              </a:prstGeom>
                              <a:noFill/>
                              <a:ln w="6350">
                                <a:noFill/>
                              </a:ln>
                            </wps:spPr>
                            <wps:txbx>
                              <w:txbxContent>
                                <w:p w14:paraId="3169FECE" w14:textId="77777777" w:rsidR="00096C32" w:rsidRPr="00BE1C60" w:rsidRDefault="00096C32" w:rsidP="00096C32">
                                  <w:pPr>
                                    <w:rPr>
                                      <w:b/>
                                      <w:bCs/>
                                      <w:color w:val="00B0F0"/>
                                    </w:rPr>
                                  </w:pPr>
                                  <w:r w:rsidRPr="00BE1C60">
                                    <w:rPr>
                                      <w:b/>
                                      <w:bCs/>
                                      <w:color w:val="00B0F0"/>
                                    </w:rPr>
                                    <w:t>Rue Coste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 name="Zone de texte 1"/>
                            <wps:cNvSpPr txBox="1"/>
                            <wps:spPr>
                              <a:xfrm>
                                <a:off x="2471300" y="808074"/>
                                <a:ext cx="994914" cy="376866"/>
                              </a:xfrm>
                              <a:prstGeom prst="rect">
                                <a:avLst/>
                              </a:prstGeom>
                              <a:noFill/>
                              <a:ln w="6350">
                                <a:noFill/>
                              </a:ln>
                            </wps:spPr>
                            <wps:txbx>
                              <w:txbxContent>
                                <w:p w14:paraId="020F12F4" w14:textId="77777777" w:rsidR="00096C32" w:rsidRPr="00BE1C60" w:rsidRDefault="00096C32" w:rsidP="00096C32">
                                  <w:pPr>
                                    <w:rPr>
                                      <w:b/>
                                      <w:bCs/>
                                      <w:color w:val="006666" w:themeColor="accent1"/>
                                    </w:rPr>
                                  </w:pPr>
                                  <w:r w:rsidRPr="00BE1C60">
                                    <w:rPr>
                                      <w:b/>
                                      <w:bCs/>
                                      <w:color w:val="006666" w:themeColor="accent1"/>
                                    </w:rPr>
                                    <w:t>Quai CARF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997422864" name="Zone de texte 1"/>
                          <wps:cNvSpPr txBox="1"/>
                          <wps:spPr>
                            <a:xfrm>
                              <a:off x="0" y="3629025"/>
                              <a:ext cx="3190875" cy="154940"/>
                            </a:xfrm>
                            <a:prstGeom prst="rect">
                              <a:avLst/>
                            </a:prstGeom>
                            <a:solidFill>
                              <a:prstClr val="white"/>
                            </a:solidFill>
                            <a:ln>
                              <a:noFill/>
                            </a:ln>
                          </wps:spPr>
                          <wps:txbx>
                            <w:txbxContent>
                              <w:p w14:paraId="759BE42F" w14:textId="77777777" w:rsidR="00096C32" w:rsidRPr="00B84461" w:rsidRDefault="00096C32" w:rsidP="00096C32">
                                <w:pPr>
                                  <w:pStyle w:val="Lgende"/>
                                  <w:rPr>
                                    <w:noProof/>
                                  </w:rPr>
                                </w:pPr>
                                <w:r>
                                  <w:rPr>
                                    <w:noProof/>
                                  </w:rPr>
                                  <w:fldChar w:fldCharType="begin"/>
                                </w:r>
                                <w:r>
                                  <w:rPr>
                                    <w:noProof/>
                                  </w:rPr>
                                  <w:instrText xml:space="preserve"> SEQ Figure \* ARABIC </w:instrText>
                                </w:r>
                                <w:r>
                                  <w:rPr>
                                    <w:noProof/>
                                  </w:rPr>
                                  <w:fldChar w:fldCharType="separate"/>
                                </w:r>
                                <w:r>
                                  <w:rPr>
                                    <w:noProof/>
                                  </w:rPr>
                                  <w:t>9</w:t>
                                </w:r>
                                <w:r>
                                  <w:rPr>
                                    <w:noProof/>
                                  </w:rPr>
                                  <w:fldChar w:fldCharType="end"/>
                                </w:r>
                                <w:r>
                                  <w:t xml:space="preserve"> Restauration des flux après les travaux</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grpSp>
                      <wps:wsp>
                        <wps:cNvPr id="1466587006" name="Connecteur droit 12"/>
                        <wps:cNvCnPr/>
                        <wps:spPr>
                          <a:xfrm flipV="1">
                            <a:off x="2369489" y="1152940"/>
                            <a:ext cx="492980" cy="294198"/>
                          </a:xfrm>
                          <a:prstGeom prst="line">
                            <a:avLst/>
                          </a:prstGeom>
                          <a:ln w="19050">
                            <a:solidFill>
                              <a:srgbClr val="00B0F0"/>
                            </a:solidFill>
                            <a:prstDash val="dash"/>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0365A862" id="Groupe 13" o:spid="_x0000_s1042" style="width:251.25pt;height:297.95pt;mso-position-horizontal-relative:char;mso-position-vertical-relative:line" coordsize="31908,378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">
                <v:group id="_x0000_s1043" style="position:absolute;width:31908;height:37839" coordsize="31908,37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">
                  <v:group id="_x0000_s1044" style="position:absolute;width:31908;height:35731" coordsize="34861,390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Image 1" o:spid="_x0000_s1045" type="#_x0000_t75" alt="Une image contenant capture d’écran&#10;&#10;Description générée automatiquement" style="position:absolute;width:34861;height:36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">
                      <v:imagedata r:id="rId29" o:title="Une image contenant capture d’écran&#10;&#10;Description générée automatiquement"/>
                    </v:shape>
                    <v:shape id="Zone de texte 1" o:spid="_x0000_s1046" type="#_x0000_t202" style="position:absolute;left:24029;top:35938;width:9824;height:31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" filled="f" stroked="f" strokeweight=".5pt">
                      <v:textbox>
                        <w:txbxContent>
                          <w:p w14:paraId="3169FECE" w14:textId="77777777" w:rsidR="00096C32" w:rsidRPr="00BE1C60" w:rsidRDefault="00096C32" w:rsidP="00096C32">
                            <w:pPr>
                              <w:rPr>
                                <w:b/>
                                <w:bCs/>
                                <w:color w:val="00B0F0"/>
                              </w:rPr>
                            </w:pPr>
                            <w:r w:rsidRPr="00BE1C60">
                              <w:rPr>
                                <w:b/>
                                <w:bCs/>
                                <w:color w:val="00B0F0"/>
                              </w:rPr>
                              <w:t>Rue Coste</w:t>
                            </w:r>
                          </w:p>
                        </w:txbxContent>
                      </v:textbox>
                    </v:shape>
                    <v:shape id="Zone de texte 1" o:spid="_x0000_s1047" type="#_x0000_t202" style="position:absolute;left:24713;top:8080;width:9949;height:3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" filled="f" stroked="f" strokeweight=".5pt">
                      <v:textbox>
                        <w:txbxContent>
                          <w:p w14:paraId="020F12F4" w14:textId="77777777" w:rsidR="00096C32" w:rsidRPr="00BE1C60" w:rsidRDefault="00096C32" w:rsidP="00096C32">
                            <w:pPr>
                              <w:rPr>
                                <w:b/>
                                <w:bCs/>
                                <w:color w:val="006666" w:themeColor="accent1"/>
                              </w:rPr>
                            </w:pPr>
                            <w:r w:rsidRPr="00BE1C60">
                              <w:rPr>
                                <w:b/>
                                <w:bCs/>
                                <w:color w:val="006666" w:themeColor="accent1"/>
                              </w:rPr>
                              <w:t>Quai CARF</w:t>
                            </w:r>
                          </w:p>
                        </w:txbxContent>
                      </v:textbox>
                    </v:shape>
                  </v:group>
                  <v:shape id="Zone de texte 1" o:spid="_x0000_s1048" type="#_x0000_t202" style="position:absolute;top:36290;width:31908;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" stroked="f">
                    <v:textbox style="mso-fit-shape-to-text:t" inset="0,0,0,0">
                      <w:txbxContent>
                        <w:p w14:paraId="759BE42F" w14:textId="77777777" w:rsidR="00096C32" w:rsidRPr="00B84461" w:rsidRDefault="00096C32" w:rsidP="00096C32">
                          <w:pPr>
                            <w:pStyle w:val="Lgende"/>
                            <w:rPr>
                              <w:noProof/>
                            </w:rPr>
                          </w:pPr>
                          <w:r>
                            <w:rPr>
                              <w:noProof/>
                            </w:rPr>
                            <w:fldChar w:fldCharType="begin"/>
                          </w:r>
                          <w:r>
                            <w:rPr>
                              <w:noProof/>
                            </w:rPr>
                            <w:instrText xml:space="preserve"> SEQ Figure \* ARABIC </w:instrText>
                          </w:r>
                          <w:r>
                            <w:rPr>
                              <w:noProof/>
                            </w:rPr>
                            <w:fldChar w:fldCharType="separate"/>
                          </w:r>
                          <w:r>
                            <w:rPr>
                              <w:noProof/>
                            </w:rPr>
                            <w:t>9</w:t>
                          </w:r>
                          <w:r>
                            <w:rPr>
                              <w:noProof/>
                            </w:rPr>
                            <w:fldChar w:fldCharType="end"/>
                          </w:r>
                          <w:r>
                            <w:t xml:space="preserve"> Restauration des flux après les travaux</w:t>
                          </w:r>
                        </w:p>
                      </w:txbxContent>
                    </v:textbox>
                  </v:shape>
                </v:group>
                <v:line id="Connecteur droit 12" o:spid="_x0000_s1049" style="position:absolute;flip:y;visibility:visible;mso-wrap-style:square" from="23694,11529" to="28624,1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" strokecolor="#00b0f0" strokeweight="1.5pt">
                  <v:stroke dashstyle="dash" joinstyle="miter"/>
                </v:line>
                <w10:anchorlock/>
              </v:group>
            </w:pict>
          </mc:Fallback>
        </mc:AlternateContent>
      </w:r>
      <w:r>
        <w:rPr>
          <w:u w:val="single"/>
        </w:rPr>
        <w:br/>
      </w:r>
    </w:p>
    <w:p w14:paraId="122ADE99" w14:textId="4D9446C7" w:rsidR="00096C32" w:rsidRDefault="00096C32" w:rsidP="00096C32">
      <w:pPr>
        <w:jc w:val="left"/>
      </w:pPr>
    </w:p>
    <w:p w14:paraId="5022EC75" w14:textId="25728028" w:rsidR="00096C32" w:rsidRDefault="00096C32" w:rsidP="00096C32">
      <w:pPr>
        <w:pStyle w:val="Titre1"/>
        <w:ind w:left="567" w:hanging="566"/>
      </w:pPr>
      <w:r w:rsidRPr="00CC4F42">
        <w:lastRenderedPageBreak/>
        <w:t xml:space="preserve">Exigences </w:t>
      </w:r>
    </w:p>
    <w:p w14:paraId="66D61606" w14:textId="77777777" w:rsidR="00096C32" w:rsidRDefault="00096C32" w:rsidP="00096C32">
      <w:pPr>
        <w:pStyle w:val="Titre2"/>
      </w:pPr>
      <w:r w:rsidRPr="00CC4F42">
        <w:t>Exigences Générales</w:t>
      </w:r>
    </w:p>
    <w:p w14:paraId="74284E85" w14:textId="3F5A7F3D" w:rsidR="00CC514B" w:rsidRDefault="00CC514B" w:rsidP="0092098D">
      <w:r w:rsidRPr="00B13BB7">
        <w:t xml:space="preserve">Respect des normes et </w:t>
      </w:r>
      <w:r w:rsidRPr="00CC514B">
        <w:t>réglementations :</w:t>
      </w:r>
      <w:r w:rsidRPr="0092098D">
        <w:t> Le projet devra se conformer à l'ensemble des normes et réglementations en vigueur, notamment en matière de construction, d'accessibilité, de sécurité incendie</w:t>
      </w:r>
      <w:r>
        <w:t xml:space="preserve"> (</w:t>
      </w:r>
      <w:r w:rsidR="00B479E4">
        <w:t>l</w:t>
      </w:r>
      <w:r>
        <w:t>e projet par ses multiples intervenants internes sera de plusieurs catégories incendies</w:t>
      </w:r>
      <w:r w:rsidR="00553EE1">
        <w:t> :</w:t>
      </w:r>
      <w:r w:rsidR="00553EE1" w:rsidRPr="00553EE1">
        <w:t xml:space="preserve"> ERT + ERP type R catégorie 4</w:t>
      </w:r>
      <w:r w:rsidR="00553EE1">
        <w:t>)</w:t>
      </w:r>
      <w:r w:rsidRPr="0092098D">
        <w:t xml:space="preserve">, d'hygiène hospitalière, de développement durable, et de protection de l'environnement. Une attention particulière sera portée </w:t>
      </w:r>
      <w:r w:rsidR="00C709C9">
        <w:t xml:space="preserve">aux </w:t>
      </w:r>
      <w:r w:rsidRPr="0092098D">
        <w:t>norme</w:t>
      </w:r>
      <w:r w:rsidR="00C709C9">
        <w:t>s</w:t>
      </w:r>
      <w:r w:rsidRPr="0092098D">
        <w:t xml:space="preserve"> </w:t>
      </w:r>
      <w:r w:rsidR="004B1EBE">
        <w:t xml:space="preserve">NF EN </w:t>
      </w:r>
      <w:r w:rsidRPr="0092098D">
        <w:t>ISO 14644</w:t>
      </w:r>
      <w:r w:rsidR="00C709C9">
        <w:t xml:space="preserve"> et </w:t>
      </w:r>
      <w:r w:rsidR="004B1EBE" w:rsidRPr="004B1EBE">
        <w:t xml:space="preserve">NF S90-351 </w:t>
      </w:r>
      <w:r w:rsidRPr="0092098D">
        <w:t>pour les salles blanches et les laboratoires de confinement.</w:t>
      </w:r>
    </w:p>
    <w:p w14:paraId="49592B31" w14:textId="5326FC77" w:rsidR="00CC514B" w:rsidRDefault="00CC514B" w:rsidP="0092098D">
      <w:r w:rsidRPr="0092098D">
        <w:t xml:space="preserve">Flexibilité et </w:t>
      </w:r>
      <w:r w:rsidR="004B1EBE" w:rsidRPr="004B1EBE">
        <w:t>modularité :</w:t>
      </w:r>
      <w:r w:rsidRPr="0092098D">
        <w:t> La conception devra intégrer la flexibilité et la modularité des espaces pour permettre une adaptation future aux évolutions des besoins de la recherche et des technologies médicales. Ceci concerne notamment les laboratoires, les plateformes techniques et les espaces de bureaux.</w:t>
      </w:r>
    </w:p>
    <w:p w14:paraId="73C79B20" w14:textId="7E4422FA" w:rsidR="00CC514B" w:rsidRDefault="00CC514B" w:rsidP="0092098D">
      <w:r w:rsidRPr="0092098D">
        <w:t xml:space="preserve">Durabilité et </w:t>
      </w:r>
      <w:r w:rsidR="004B1EBE" w:rsidRPr="004B1EBE">
        <w:t>maintenance :</w:t>
      </w:r>
      <w:r w:rsidRPr="0092098D">
        <w:t> Le choix des matériaux et des équipements devra privilégier la durabilité, la facilité d'entretien et la maintenance. Un plan de maintenance préventive devra être intégré au projet.</w:t>
      </w:r>
    </w:p>
    <w:p w14:paraId="507DEB4C" w14:textId="344222C2" w:rsidR="008521E0" w:rsidRPr="008521E0" w:rsidRDefault="008521E0" w:rsidP="0092098D">
      <w:pPr>
        <w:pStyle w:val="Titre2"/>
        <w:rPr>
          <w:bCs/>
        </w:rPr>
      </w:pPr>
      <w:r w:rsidRPr="008521E0">
        <w:rPr>
          <w:bCs/>
        </w:rPr>
        <w:t>Exigences Spécifiques aux Laboratoires</w:t>
      </w:r>
    </w:p>
    <w:p w14:paraId="09B8A4C5" w14:textId="2098A38E" w:rsidR="008521E0" w:rsidRPr="002E269D" w:rsidRDefault="002E269D" w:rsidP="0092098D">
      <w:r w:rsidRPr="0092098D">
        <w:t>Confinement :</w:t>
      </w:r>
      <w:r w:rsidR="008521E0" w:rsidRPr="002E269D">
        <w:t> Des laboratoires de confinement de niveau [niveau de confinement requis</w:t>
      </w:r>
      <w:r>
        <w:t xml:space="preserve"> : L1, </w:t>
      </w:r>
      <w:r w:rsidR="008521E0" w:rsidRPr="002E269D">
        <w:t>L2, L3] seront nécessaires pour la manipulation d'agents pathogènes. Ces laboratoires devront respecter les normes de sécurité biologique en vigueur.</w:t>
      </w:r>
    </w:p>
    <w:p w14:paraId="0C9D3409" w14:textId="0AC75143" w:rsidR="008521E0" w:rsidRPr="002E269D" w:rsidRDefault="008521E0" w:rsidP="0092098D">
      <w:r w:rsidRPr="00747F4C">
        <w:t>Equipements scientifiques</w:t>
      </w:r>
      <w:r w:rsidR="002E269D">
        <w:t xml:space="preserve"> </w:t>
      </w:r>
      <w:r w:rsidRPr="00747F4C">
        <w:t>:</w:t>
      </w:r>
      <w:r w:rsidRPr="002E269D">
        <w:t xml:space="preserve"> Les laboratoires devront être équipés d'équipements scientifiques de pointe, adaptés aux besoins spécifiques </w:t>
      </w:r>
      <w:r w:rsidR="002E269D">
        <w:t>aux</w:t>
      </w:r>
      <w:r w:rsidRPr="002E269D">
        <w:t xml:space="preserve"> recherche</w:t>
      </w:r>
      <w:r w:rsidR="002E269D">
        <w:t>s</w:t>
      </w:r>
      <w:r w:rsidRPr="002E269D">
        <w:t>. Une liste préliminaire des équipements sera fournie ultérieurement.</w:t>
      </w:r>
    </w:p>
    <w:p w14:paraId="05E1E85B" w14:textId="1BEBCAF6" w:rsidR="008521E0" w:rsidRPr="002E269D" w:rsidRDefault="008521E0" w:rsidP="0092098D">
      <w:r w:rsidRPr="00747F4C">
        <w:t xml:space="preserve">Gestion des fluides et des </w:t>
      </w:r>
      <w:r w:rsidR="002E269D" w:rsidRPr="002E269D">
        <w:t>déchets :</w:t>
      </w:r>
      <w:r w:rsidRPr="002E269D">
        <w:t> La conception devra intégrer un système performant de gestion des fluides (eau, gaz, air comprimé, vide) et des déchets (biologiques, chimiques,</w:t>
      </w:r>
      <w:r w:rsidR="005A4B5C">
        <w:t xml:space="preserve"> Eaux usées polluées</w:t>
      </w:r>
      <w:r w:rsidRPr="002E269D">
        <w:t>).</w:t>
      </w:r>
    </w:p>
    <w:p w14:paraId="047DB133" w14:textId="554D177D" w:rsidR="0056517D" w:rsidRPr="0056517D" w:rsidRDefault="0056517D" w:rsidP="00747F4C">
      <w:pPr>
        <w:pStyle w:val="Titre2"/>
        <w:rPr>
          <w:bCs/>
        </w:rPr>
      </w:pPr>
      <w:r w:rsidRPr="0056517D">
        <w:rPr>
          <w:bCs/>
        </w:rPr>
        <w:t>Autres Exigences Techniques</w:t>
      </w:r>
    </w:p>
    <w:p w14:paraId="63B7A384" w14:textId="77777777" w:rsidR="007D137B" w:rsidRDefault="005008E5" w:rsidP="0056517D">
      <w:r w:rsidRPr="005008E5">
        <w:t xml:space="preserve">L'implantation du projet sur un site existant exige une attention particulière portée aux solutions techniques, notamment concernant le raccordement aux réseaux et installations existants tout en maintenant leur fonctionnement continu. </w:t>
      </w:r>
    </w:p>
    <w:p w14:paraId="5265C474" w14:textId="77777777" w:rsidR="00C45903" w:rsidRDefault="005008E5" w:rsidP="0056517D">
      <w:r w:rsidRPr="005008E5">
        <w:t xml:space="preserve">Les concepteurs devront proposer des solutions techniques performantes et innovantes pour la gestion des eaux pluviales, en intégrant des techniques d'infiltration et de récupération. Compte tenu des contraintes spatiales, les propositions devront optimiser l'intégration des équipements techniques et des systèmes de gestion des eaux pluviales, en recherchant le meilleur compromis technico-économique. </w:t>
      </w:r>
    </w:p>
    <w:p w14:paraId="393DEF78" w14:textId="0045702D" w:rsidR="00096C32" w:rsidRDefault="005008E5" w:rsidP="00096C32">
      <w:r w:rsidRPr="005008E5">
        <w:t>Une attention particulière sera portée à la performance de ces systèmes et leur compatibilité avec les impératifs du développement durable</w:t>
      </w:r>
      <w:r w:rsidR="007D137B">
        <w:t xml:space="preserve"> ainsi que du site actuel</w:t>
      </w:r>
      <w:r w:rsidRPr="005008E5">
        <w:t>.</w:t>
      </w:r>
      <w:r w:rsidR="00C45903" w:rsidRPr="005A4B5C">
        <w:t xml:space="preserve"> Le programme technique détaillé qui sera diffusé au candidat sélectionné s'inscrivant déjà dans cette démarche</w:t>
      </w:r>
      <w:r w:rsidR="005A4B5C" w:rsidRPr="005A4B5C">
        <w:t xml:space="preserve"> les solutions qui y sont décrites devront être étudier par les groupements et challenger afin d'apporter des solutions pertinentes</w:t>
      </w:r>
      <w:r w:rsidR="005A4B5C">
        <w:t>.</w:t>
      </w:r>
    </w:p>
    <w:p w14:paraId="1D18CBA0" w14:textId="77777777" w:rsidR="00096C32" w:rsidRDefault="00096C32" w:rsidP="00096C32">
      <w:pPr>
        <w:pStyle w:val="Titre2"/>
      </w:pPr>
      <w:bookmarkStart w:id="8" w:name="_Toc199958247"/>
      <w:r>
        <w:t>Spécificité de « copropriété »</w:t>
      </w:r>
      <w:bookmarkEnd w:id="8"/>
    </w:p>
    <w:p w14:paraId="5B48790A" w14:textId="77777777" w:rsidR="00096C32" w:rsidRDefault="00096C32" w:rsidP="00096C32">
      <w:r>
        <w:t>Le présent projet prévoit la mutualisation d’un certain nombre d’entités n’ayant pas toutes les mêmes entités juridiques ou les mêmes tutelles le présent chapitre a pour vocation de clarifier les prestations et les destinations de chacun afin que les besoins soient le plus clair possible.</w:t>
      </w:r>
    </w:p>
    <w:tbl>
      <w:tblPr>
        <w:tblStyle w:val="TableauGrille6Couleur"/>
        <w:tblW w:w="0" w:type="auto"/>
        <w:tblLook w:val="04A0" w:firstRow="1" w:lastRow="0" w:firstColumn="1" w:lastColumn="0" w:noHBand="0" w:noVBand="1"/>
      </w:tblPr>
      <w:tblGrid>
        <w:gridCol w:w="3485"/>
        <w:gridCol w:w="3486"/>
        <w:gridCol w:w="3486"/>
      </w:tblGrid>
      <w:tr w:rsidR="00096C32" w14:paraId="66B295AD" w14:textId="77777777" w:rsidTr="003772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85" w:type="dxa"/>
            <w:vAlign w:val="center"/>
          </w:tcPr>
          <w:p w14:paraId="06584C27" w14:textId="77777777" w:rsidR="00096C32" w:rsidRDefault="00096C32" w:rsidP="00377228">
            <w:pPr>
              <w:jc w:val="center"/>
            </w:pPr>
            <w:r w:rsidRPr="00D2561B">
              <w:t>« Entité locataire »</w:t>
            </w:r>
          </w:p>
        </w:tc>
        <w:tc>
          <w:tcPr>
            <w:tcW w:w="3486" w:type="dxa"/>
            <w:vAlign w:val="center"/>
          </w:tcPr>
          <w:p w14:paraId="046E2DA4" w14:textId="77777777" w:rsidR="00096C32" w:rsidRDefault="00096C32" w:rsidP="00377228">
            <w:pPr>
              <w:jc w:val="center"/>
              <w:cnfStyle w:val="100000000000" w:firstRow="1" w:lastRow="0" w:firstColumn="0" w:lastColumn="0" w:oddVBand="0" w:evenVBand="0" w:oddHBand="0" w:evenHBand="0" w:firstRowFirstColumn="0" w:firstRowLastColumn="0" w:lastRowFirstColumn="0" w:lastRowLastColumn="0"/>
            </w:pPr>
            <w:r w:rsidRPr="00D2561B">
              <w:t xml:space="preserve">Tutelles </w:t>
            </w:r>
            <w:r>
              <w:t>OU</w:t>
            </w:r>
            <w:r w:rsidRPr="00D2561B">
              <w:t xml:space="preserve"> entités juridiques correspondantes</w:t>
            </w:r>
          </w:p>
        </w:tc>
        <w:tc>
          <w:tcPr>
            <w:tcW w:w="3486" w:type="dxa"/>
            <w:vAlign w:val="center"/>
          </w:tcPr>
          <w:p w14:paraId="11D9AC45" w14:textId="77777777" w:rsidR="00096C32" w:rsidRDefault="00096C32" w:rsidP="00377228">
            <w:pPr>
              <w:jc w:val="center"/>
              <w:cnfStyle w:val="100000000000" w:firstRow="1" w:lastRow="0" w:firstColumn="0" w:lastColumn="0" w:oddVBand="0" w:evenVBand="0" w:oddHBand="0" w:evenHBand="0" w:firstRowFirstColumn="0" w:firstRowLastColumn="0" w:lastRowFirstColumn="0" w:lastRowLastColumn="0"/>
            </w:pPr>
            <w:r w:rsidRPr="00D2561B">
              <w:t>Fonctionnement</w:t>
            </w:r>
          </w:p>
        </w:tc>
      </w:tr>
      <w:tr w:rsidR="00096C32" w14:paraId="2602E397" w14:textId="77777777" w:rsidTr="003772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85" w:type="dxa"/>
          </w:tcPr>
          <w:p w14:paraId="6C24FA0B" w14:textId="77777777" w:rsidR="00096C32" w:rsidRDefault="00096C32" w:rsidP="00377228">
            <w:proofErr w:type="spellStart"/>
            <w:r>
              <w:rPr>
                <w:szCs w:val="20"/>
              </w:rPr>
              <w:t>Genepii</w:t>
            </w:r>
            <w:proofErr w:type="spellEnd"/>
          </w:p>
        </w:tc>
        <w:tc>
          <w:tcPr>
            <w:tcW w:w="3486" w:type="dxa"/>
          </w:tcPr>
          <w:p w14:paraId="61995CEC" w14:textId="77777777" w:rsidR="00096C32" w:rsidRDefault="00096C32" w:rsidP="00377228">
            <w:pPr>
              <w:cnfStyle w:val="000000100000" w:firstRow="0" w:lastRow="0" w:firstColumn="0" w:lastColumn="0" w:oddVBand="0" w:evenVBand="0" w:oddHBand="1" w:evenHBand="0" w:firstRowFirstColumn="0" w:firstRowLastColumn="0" w:lastRowFirstColumn="0" w:lastRowLastColumn="0"/>
            </w:pPr>
            <w:r>
              <w:rPr>
                <w:szCs w:val="20"/>
              </w:rPr>
              <w:t>HCL</w:t>
            </w:r>
          </w:p>
        </w:tc>
        <w:tc>
          <w:tcPr>
            <w:tcW w:w="3486" w:type="dxa"/>
          </w:tcPr>
          <w:p w14:paraId="538EBD59" w14:textId="77777777" w:rsidR="00096C32" w:rsidRDefault="00096C32" w:rsidP="00377228">
            <w:pPr>
              <w:cnfStyle w:val="000000100000" w:firstRow="0" w:lastRow="0" w:firstColumn="0" w:lastColumn="0" w:oddVBand="0" w:evenVBand="0" w:oddHBand="1" w:evenHBand="0" w:firstRowFirstColumn="0" w:firstRowLastColumn="0" w:lastRowFirstColumn="0" w:lastRowLastColumn="0"/>
            </w:pPr>
            <w:r w:rsidRPr="00D2561B">
              <w:t>Fonctionnement 100% HCL</w:t>
            </w:r>
          </w:p>
        </w:tc>
      </w:tr>
      <w:tr w:rsidR="00096C32" w14:paraId="42DD3FE9" w14:textId="77777777" w:rsidTr="00377228">
        <w:tc>
          <w:tcPr>
            <w:cnfStyle w:val="001000000000" w:firstRow="0" w:lastRow="0" w:firstColumn="1" w:lastColumn="0" w:oddVBand="0" w:evenVBand="0" w:oddHBand="0" w:evenHBand="0" w:firstRowFirstColumn="0" w:firstRowLastColumn="0" w:lastRowFirstColumn="0" w:lastRowLastColumn="0"/>
            <w:tcW w:w="3485" w:type="dxa"/>
          </w:tcPr>
          <w:p w14:paraId="57E1CCAE" w14:textId="77777777" w:rsidR="00096C32" w:rsidRDefault="00096C32" w:rsidP="00377228">
            <w:r>
              <w:rPr>
                <w:szCs w:val="20"/>
              </w:rPr>
              <w:t>IHU</w:t>
            </w:r>
          </w:p>
        </w:tc>
        <w:tc>
          <w:tcPr>
            <w:tcW w:w="3486" w:type="dxa"/>
          </w:tcPr>
          <w:p w14:paraId="0C760B3A" w14:textId="77777777" w:rsidR="00096C32" w:rsidRDefault="00096C32" w:rsidP="00377228">
            <w:pPr>
              <w:cnfStyle w:val="000000000000" w:firstRow="0" w:lastRow="0" w:firstColumn="0" w:lastColumn="0" w:oddVBand="0" w:evenVBand="0" w:oddHBand="0" w:evenHBand="0" w:firstRowFirstColumn="0" w:firstRowLastColumn="0" w:lastRowFirstColumn="0" w:lastRowLastColumn="0"/>
            </w:pPr>
            <w:r>
              <w:rPr>
                <w:szCs w:val="20"/>
              </w:rPr>
              <w:t>HCL, UCBL, Inserm et CLB</w:t>
            </w:r>
          </w:p>
        </w:tc>
        <w:tc>
          <w:tcPr>
            <w:tcW w:w="3486" w:type="dxa"/>
          </w:tcPr>
          <w:p w14:paraId="279965A5" w14:textId="77777777" w:rsidR="00096C32" w:rsidRPr="007965F2" w:rsidRDefault="00096C32" w:rsidP="00377228">
            <w:pPr>
              <w:cnfStyle w:val="000000000000" w:firstRow="0" w:lastRow="0" w:firstColumn="0" w:lastColumn="0" w:oddVBand="0" w:evenVBand="0" w:oddHBand="0" w:evenHBand="0" w:firstRowFirstColumn="0" w:firstRowLastColumn="0" w:lastRowFirstColumn="0" w:lastRowLastColumn="0"/>
              <w:rPr>
                <w:b/>
                <w:bCs/>
              </w:rPr>
            </w:pPr>
            <w:r w:rsidRPr="007965F2">
              <w:rPr>
                <w:b/>
                <w:bCs/>
              </w:rPr>
              <w:t>Fonctionnement HCL et privé</w:t>
            </w:r>
          </w:p>
        </w:tc>
      </w:tr>
      <w:tr w:rsidR="00096C32" w14:paraId="4BCF3EFE" w14:textId="77777777" w:rsidTr="003772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85" w:type="dxa"/>
          </w:tcPr>
          <w:p w14:paraId="3CE9A6BC" w14:textId="77777777" w:rsidR="00096C32" w:rsidRDefault="00096C32" w:rsidP="00377228">
            <w:r>
              <w:rPr>
                <w:szCs w:val="20"/>
              </w:rPr>
              <w:t>Entité occupant la réserve foncière</w:t>
            </w:r>
          </w:p>
        </w:tc>
        <w:tc>
          <w:tcPr>
            <w:tcW w:w="3486" w:type="dxa"/>
          </w:tcPr>
          <w:p w14:paraId="6AAE5302" w14:textId="77777777" w:rsidR="00096C32" w:rsidRDefault="00096C32" w:rsidP="00377228">
            <w:pPr>
              <w:cnfStyle w:val="000000100000" w:firstRow="0" w:lastRow="0" w:firstColumn="0" w:lastColumn="0" w:oddVBand="0" w:evenVBand="0" w:oddHBand="1" w:evenHBand="0" w:firstRowFirstColumn="0" w:firstRowLastColumn="0" w:lastRowFirstColumn="0" w:lastRowLastColumn="0"/>
            </w:pPr>
            <w:proofErr w:type="gramStart"/>
            <w:r>
              <w:rPr>
                <w:szCs w:val="20"/>
              </w:rPr>
              <w:t>inconnue</w:t>
            </w:r>
            <w:proofErr w:type="gramEnd"/>
          </w:p>
        </w:tc>
        <w:tc>
          <w:tcPr>
            <w:tcW w:w="3486" w:type="dxa"/>
          </w:tcPr>
          <w:p w14:paraId="3CB37654" w14:textId="77777777" w:rsidR="00096C32" w:rsidRPr="007965F2" w:rsidRDefault="00096C32" w:rsidP="00377228">
            <w:pPr>
              <w:cnfStyle w:val="000000100000" w:firstRow="0" w:lastRow="0" w:firstColumn="0" w:lastColumn="0" w:oddVBand="0" w:evenVBand="0" w:oddHBand="1" w:evenHBand="0" w:firstRowFirstColumn="0" w:firstRowLastColumn="0" w:lastRowFirstColumn="0" w:lastRowLastColumn="0"/>
              <w:rPr>
                <w:b/>
                <w:bCs/>
              </w:rPr>
            </w:pPr>
            <w:r w:rsidRPr="007965F2">
              <w:rPr>
                <w:b/>
                <w:bCs/>
              </w:rPr>
              <w:t>Fonctionnement HCL et privé</w:t>
            </w:r>
          </w:p>
        </w:tc>
      </w:tr>
      <w:tr w:rsidR="00096C32" w14:paraId="1F2D6D59" w14:textId="77777777" w:rsidTr="00377228">
        <w:tc>
          <w:tcPr>
            <w:cnfStyle w:val="001000000000" w:firstRow="0" w:lastRow="0" w:firstColumn="1" w:lastColumn="0" w:oddVBand="0" w:evenVBand="0" w:oddHBand="0" w:evenHBand="0" w:firstRowFirstColumn="0" w:firstRowLastColumn="0" w:lastRowFirstColumn="0" w:lastRowLastColumn="0"/>
            <w:tcW w:w="3485" w:type="dxa"/>
          </w:tcPr>
          <w:p w14:paraId="68B0853D" w14:textId="77777777" w:rsidR="00096C32" w:rsidRDefault="00096C32" w:rsidP="00377228">
            <w:r>
              <w:rPr>
                <w:szCs w:val="20"/>
              </w:rPr>
              <w:t>Plateforme déchets</w:t>
            </w:r>
          </w:p>
        </w:tc>
        <w:tc>
          <w:tcPr>
            <w:tcW w:w="3486" w:type="dxa"/>
          </w:tcPr>
          <w:p w14:paraId="56F475BC" w14:textId="77777777" w:rsidR="00096C32" w:rsidRDefault="00096C32" w:rsidP="00377228">
            <w:pPr>
              <w:cnfStyle w:val="000000000000" w:firstRow="0" w:lastRow="0" w:firstColumn="0" w:lastColumn="0" w:oddVBand="0" w:evenVBand="0" w:oddHBand="0" w:evenHBand="0" w:firstRowFirstColumn="0" w:firstRowLastColumn="0" w:lastRowFirstColumn="0" w:lastRowLastColumn="0"/>
            </w:pPr>
            <w:r>
              <w:rPr>
                <w:szCs w:val="20"/>
              </w:rPr>
              <w:t>HCL</w:t>
            </w:r>
          </w:p>
        </w:tc>
        <w:tc>
          <w:tcPr>
            <w:tcW w:w="3486" w:type="dxa"/>
          </w:tcPr>
          <w:p w14:paraId="7B55A1CF" w14:textId="77777777" w:rsidR="00096C32" w:rsidRDefault="00096C32" w:rsidP="00377228">
            <w:pPr>
              <w:cnfStyle w:val="000000000000" w:firstRow="0" w:lastRow="0" w:firstColumn="0" w:lastColumn="0" w:oddVBand="0" w:evenVBand="0" w:oddHBand="0" w:evenHBand="0" w:firstRowFirstColumn="0" w:firstRowLastColumn="0" w:lastRowFirstColumn="0" w:lastRowLastColumn="0"/>
            </w:pPr>
            <w:r w:rsidRPr="00D2561B">
              <w:t>Fonctionnement 100% HCL</w:t>
            </w:r>
          </w:p>
        </w:tc>
      </w:tr>
      <w:tr w:rsidR="00096C32" w14:paraId="4C5F6F81" w14:textId="77777777" w:rsidTr="003772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85" w:type="dxa"/>
          </w:tcPr>
          <w:p w14:paraId="2CC8BF95" w14:textId="77777777" w:rsidR="00096C32" w:rsidRDefault="00096C32" w:rsidP="00377228">
            <w:r>
              <w:rPr>
                <w:szCs w:val="20"/>
              </w:rPr>
              <w:t>COMMUN</w:t>
            </w:r>
          </w:p>
        </w:tc>
        <w:tc>
          <w:tcPr>
            <w:tcW w:w="3486" w:type="dxa"/>
          </w:tcPr>
          <w:p w14:paraId="2C6A7F36" w14:textId="77777777" w:rsidR="00096C32" w:rsidRDefault="00096C32" w:rsidP="00377228">
            <w:pPr>
              <w:cnfStyle w:val="000000100000" w:firstRow="0" w:lastRow="0" w:firstColumn="0" w:lastColumn="0" w:oddVBand="0" w:evenVBand="0" w:oddHBand="1" w:evenHBand="0" w:firstRowFirstColumn="0" w:firstRowLastColumn="0" w:lastRowFirstColumn="0" w:lastRowLastColumn="0"/>
            </w:pPr>
            <w:r>
              <w:rPr>
                <w:szCs w:val="20"/>
              </w:rPr>
              <w:t>HCL</w:t>
            </w:r>
          </w:p>
        </w:tc>
        <w:tc>
          <w:tcPr>
            <w:tcW w:w="3486" w:type="dxa"/>
          </w:tcPr>
          <w:p w14:paraId="0C9F0A6B" w14:textId="77777777" w:rsidR="00096C32" w:rsidRDefault="00096C32" w:rsidP="00377228">
            <w:pPr>
              <w:cnfStyle w:val="000000100000" w:firstRow="0" w:lastRow="0" w:firstColumn="0" w:lastColumn="0" w:oddVBand="0" w:evenVBand="0" w:oddHBand="1" w:evenHBand="0" w:firstRowFirstColumn="0" w:firstRowLastColumn="0" w:lastRowFirstColumn="0" w:lastRowLastColumn="0"/>
            </w:pPr>
            <w:r w:rsidRPr="00D2561B">
              <w:t>Fonctionnement 100% HCL</w:t>
            </w:r>
          </w:p>
        </w:tc>
      </w:tr>
    </w:tbl>
    <w:p w14:paraId="04459064" w14:textId="77777777" w:rsidR="00096C32" w:rsidRDefault="00096C32" w:rsidP="00096C32"/>
    <w:p w14:paraId="7BC10EB6" w14:textId="77777777" w:rsidR="00096C32" w:rsidRDefault="00096C32" w:rsidP="00096C32">
      <w:r>
        <w:t>Les chapitres dans lesquels une répartition doit être effectuée ou un doublage des besoins doit être effectué le concepteur verra apparaître en tête de ces chapitres une répartition avec une explicitation des besoins.</w:t>
      </w:r>
    </w:p>
    <w:p w14:paraId="006AEAB3" w14:textId="4FDB4260" w:rsidR="00927F9F" w:rsidRDefault="00927F9F" w:rsidP="00927F9F">
      <w:pPr>
        <w:pStyle w:val="Titre2"/>
      </w:pPr>
      <w:bookmarkStart w:id="9" w:name="_Toc199958250"/>
      <w:r>
        <w:lastRenderedPageBreak/>
        <w:t>Contrainte du projet</w:t>
      </w:r>
      <w:bookmarkEnd w:id="9"/>
      <w:r w:rsidR="00096C32">
        <w:t> : 2 tranches</w:t>
      </w:r>
    </w:p>
    <w:p w14:paraId="20BA8B94" w14:textId="77777777" w:rsidR="00927F9F" w:rsidRDefault="00927F9F" w:rsidP="00927F9F">
      <w:r>
        <w:t xml:space="preserve">Il est à préciser que dans le cadre du projet il est prévu une tranche ferme prévoyant la réalisation d’un plateau du bâtiment sous forme d’une réserve foncière et en tranche optionnelle l’intégration de ce plateau par un laboratoire suivant les besoins recensés dans les fiches par locaux. </w:t>
      </w:r>
      <w:r w:rsidRPr="00BE373A">
        <w:t xml:space="preserve">Ce plateau est inclus dans le projet global de construction mais son aménagement intérieur complet est mis en </w:t>
      </w:r>
      <w:r>
        <w:t>tranche optionnelle</w:t>
      </w:r>
      <w:r w:rsidRPr="00BE373A">
        <w:t xml:space="preserve"> et ne fait pas partie de la </w:t>
      </w:r>
      <w:r>
        <w:t>tranche ferme du projet</w:t>
      </w:r>
      <w:r w:rsidRPr="00BE373A">
        <w:t>, à l'exception des dispositions décrites ci-après.</w:t>
      </w:r>
    </w:p>
    <w:p w14:paraId="1A2923DD" w14:textId="77777777" w:rsidR="00927F9F" w:rsidRDefault="00927F9F" w:rsidP="00927F9F">
      <w:r w:rsidRPr="007E5D3A">
        <w:t>L'objectif est de livrer un volume clos, couvert, sécurisé et techniquement pré-équipé pour permettre un aménagement ultérieur en plateau de laboratoire sans nécessiter d'interventions lourdes sur la structure ou les réseaux primaires du bâtiment. Les autres niveaux du bâtiment seront, quant à eux, réalisés et aménagés conformément à leurs descriptifs respectifs.</w:t>
      </w:r>
      <w:bookmarkStart w:id="10" w:name="_Toc199958251"/>
    </w:p>
    <w:p w14:paraId="4596F82D" w14:textId="246AE17A" w:rsidR="00927F9F" w:rsidRPr="00927F9F" w:rsidRDefault="00927F9F" w:rsidP="00927F9F">
      <w:r w:rsidRPr="00927F9F">
        <w:t>Principes généraux pour la réserve foncière</w:t>
      </w:r>
      <w:bookmarkEnd w:id="10"/>
      <w:r>
        <w:t> :</w:t>
      </w:r>
    </w:p>
    <w:p w14:paraId="4BBBC295" w14:textId="77777777" w:rsidR="00927F9F" w:rsidRPr="007E5D3A" w:rsidRDefault="00927F9F" w:rsidP="00927F9F">
      <w:pPr>
        <w:pStyle w:val="puce0"/>
      </w:pPr>
      <w:r w:rsidRPr="007E5D3A">
        <w:t>État de Livraison : Le plateau sera livré brut, clos et couvert.</w:t>
      </w:r>
    </w:p>
    <w:p w14:paraId="7D24A365" w14:textId="77777777" w:rsidR="00927F9F" w:rsidRPr="007E5D3A" w:rsidRDefault="00927F9F" w:rsidP="00927F9F">
      <w:pPr>
        <w:pStyle w:val="puce0"/>
      </w:pPr>
      <w:r w:rsidRPr="007E5D3A">
        <w:t>Sécurisation : L'accès au plateau sera contrôlé et sécurisé</w:t>
      </w:r>
      <w:r>
        <w:t xml:space="preserve"> (Mise en œuvre de serrures conformément aux prescriptions du chapitre si après des spécifications par corps d’État)</w:t>
      </w:r>
      <w:r w:rsidRPr="007E5D3A">
        <w:t>.</w:t>
      </w:r>
    </w:p>
    <w:p w14:paraId="019D4EA9" w14:textId="77777777" w:rsidR="00927F9F" w:rsidRPr="007E5D3A" w:rsidRDefault="00927F9F" w:rsidP="00927F9F">
      <w:pPr>
        <w:pStyle w:val="puce0"/>
      </w:pPr>
      <w:r w:rsidRPr="007E5D3A">
        <w:t>Anticipation : Les études et réalisations devront anticiper l'aménagement futur en laboratoire, notamment pour les réservations et le dimensionnement des équipements techniques généraux.</w:t>
      </w:r>
    </w:p>
    <w:p w14:paraId="0ADF4B57" w14:textId="4D46697E" w:rsidR="00927F9F" w:rsidRDefault="00927F9F" w:rsidP="00927F9F">
      <w:pPr>
        <w:pStyle w:val="puce0"/>
      </w:pPr>
      <w:r w:rsidRPr="007E5D3A">
        <w:t>Conformité : Le plateau, même vide, devra respecter les exigences réglementaires applicables à son état de livraison.</w:t>
      </w:r>
    </w:p>
    <w:p w14:paraId="2149DDFE" w14:textId="29D61D3C" w:rsidR="009044D4" w:rsidRDefault="009044D4" w:rsidP="009044D4">
      <w:pPr>
        <w:pStyle w:val="puce0"/>
        <w:numPr>
          <w:ilvl w:val="0"/>
          <w:numId w:val="0"/>
        </w:numPr>
      </w:pPr>
    </w:p>
    <w:p w14:paraId="162C56F9" w14:textId="476326C7" w:rsidR="009044D4" w:rsidRPr="007E5D3A" w:rsidRDefault="009044D4" w:rsidP="009044D4">
      <w:pPr>
        <w:autoSpaceDE w:val="0"/>
        <w:autoSpaceDN w:val="0"/>
        <w:adjustRightInd w:val="0"/>
        <w:spacing w:after="0"/>
        <w:jc w:val="left"/>
      </w:pPr>
      <w:r w:rsidRPr="009044D4">
        <w:rPr>
          <w:rFonts w:ascii="Calibri" w:hAnsi="Calibri" w:cs="Calibri"/>
          <w:color w:val="000000"/>
          <w:sz w:val="24"/>
          <w:szCs w:val="24"/>
        </w:rPr>
        <w:t>L</w:t>
      </w:r>
      <w:r w:rsidRPr="009044D4">
        <w:rPr>
          <w:rFonts w:cs="Calibri"/>
          <w:color w:val="000000"/>
        </w:rPr>
        <w:t>e contenu de la tranche conditionnelle concerne l’aménagement de la réserve foncière laissée libre en tranche ferme. Si le bâtiment complet représente 7100m²SDO, la tranche conditionnelle ne concerne que l’aménagement de 953m².</w:t>
      </w:r>
    </w:p>
    <w:p w14:paraId="1D08049C" w14:textId="64756ECD" w:rsidR="00927F9F" w:rsidRDefault="00927F9F" w:rsidP="00927F9F">
      <w:pPr>
        <w:pStyle w:val="Titre2"/>
      </w:pPr>
      <w:r>
        <w:t>Avoisinant</w:t>
      </w:r>
    </w:p>
    <w:p w14:paraId="39BFB47D" w14:textId="77777777" w:rsidR="00927F9F" w:rsidRPr="00927F9F" w:rsidRDefault="00927F9F" w:rsidP="00927F9F">
      <w:pPr>
        <w:rPr>
          <w:bCs/>
        </w:rPr>
      </w:pPr>
      <w:r w:rsidRPr="00927F9F">
        <w:rPr>
          <w:bCs/>
        </w:rPr>
        <w:t>À noter la présence d’un ouvrage de soutènement conséquent (en orange) entre le site et la montée de la boucle.</w:t>
      </w:r>
    </w:p>
    <w:p w14:paraId="0A7BE16D" w14:textId="77777777" w:rsidR="00927F9F" w:rsidRDefault="00927F9F" w:rsidP="00927F9F">
      <w:pPr>
        <w:rPr>
          <w:b/>
          <w:bCs/>
        </w:rPr>
      </w:pPr>
      <w:r>
        <w:rPr>
          <w:noProof/>
          <w:lang w:eastAsia="fr-FR"/>
        </w:rPr>
        <w:drawing>
          <wp:inline distT="0" distB="0" distL="0" distR="0" wp14:anchorId="4D83C70C" wp14:editId="0B0DFDDB">
            <wp:extent cx="5542961" cy="5302538"/>
            <wp:effectExtent l="0" t="0" r="635" b="0"/>
            <wp:docPr id="77426401" name="Image 1" descr="Une image contenant texte, capture d’écran, Conception urbaine,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26401" name="Image 1" descr="Une image contenant texte, capture d’écran, Conception urbaine, carte&#10;&#10;Description générée automatiquement"/>
                    <pic:cNvPicPr/>
                  </pic:nvPicPr>
                  <pic:blipFill>
                    <a:blip r:embed="rId30"/>
                    <a:stretch>
                      <a:fillRect/>
                    </a:stretch>
                  </pic:blipFill>
                  <pic:spPr>
                    <a:xfrm>
                      <a:off x="0" y="0"/>
                      <a:ext cx="5549047" cy="5308360"/>
                    </a:xfrm>
                    <a:prstGeom prst="rect">
                      <a:avLst/>
                    </a:prstGeom>
                  </pic:spPr>
                </pic:pic>
              </a:graphicData>
            </a:graphic>
          </wp:inline>
        </w:drawing>
      </w:r>
    </w:p>
    <w:p w14:paraId="1094DBC4" w14:textId="6F82B177" w:rsidR="00927F9F" w:rsidRDefault="00927F9F" w:rsidP="003B2CA6">
      <w:pPr>
        <w:spacing w:after="0"/>
        <w:jc w:val="left"/>
        <w:rPr>
          <w:rFonts w:asciiTheme="majorHAnsi" w:eastAsiaTheme="majorEastAsia" w:hAnsiTheme="majorHAnsi" w:cstheme="majorBidi"/>
          <w:b/>
          <w:caps/>
          <w:color w:val="008795" w:themeColor="text2"/>
          <w:sz w:val="28"/>
          <w:szCs w:val="36"/>
        </w:rPr>
      </w:pPr>
    </w:p>
    <w:p w14:paraId="03DF200A" w14:textId="5E92C120" w:rsidR="00927F9F" w:rsidRDefault="00927F9F" w:rsidP="00927F9F">
      <w:pPr>
        <w:pStyle w:val="Titre2"/>
      </w:pPr>
      <w:r>
        <w:t>Classement</w:t>
      </w:r>
    </w:p>
    <w:p w14:paraId="3F07D1AD" w14:textId="77777777" w:rsidR="00927F9F" w:rsidRDefault="00927F9F" w:rsidP="00927F9F">
      <w:r>
        <w:t>Bâtiment :  classement ERT / Établissements recevant des travailleurs : 160 / 200 personnes + ERP de type R.</w:t>
      </w:r>
    </w:p>
    <w:p w14:paraId="2A03A6A7" w14:textId="77777777" w:rsidR="00927F9F" w:rsidRPr="00D50085" w:rsidRDefault="00927F9F" w:rsidP="00927F9F">
      <w:r w:rsidRPr="00D50085">
        <w:rPr>
          <w:i/>
          <w:iCs/>
        </w:rPr>
        <w:t>Il n’existe pas de disposition réglementaire prévoyant le repérage des baies accessibles dans les façades des bâtiments relevant du code du travail. Néanmoins, il est préconisé de s’inspirer des mesures prévues pour les ERP.</w:t>
      </w:r>
    </w:p>
    <w:tbl>
      <w:tblPr>
        <w:tblStyle w:val="Grilledutableau"/>
        <w:tblW w:w="5000" w:type="pct"/>
        <w:tblLook w:val="04A0" w:firstRow="1" w:lastRow="0" w:firstColumn="1" w:lastColumn="0" w:noHBand="0" w:noVBand="1"/>
      </w:tblPr>
      <w:tblGrid>
        <w:gridCol w:w="2874"/>
        <w:gridCol w:w="7583"/>
      </w:tblGrid>
      <w:tr w:rsidR="00927F9F" w:rsidRPr="00BA42CF" w14:paraId="664EB80E" w14:textId="77777777" w:rsidTr="009E6C78">
        <w:trPr>
          <w:trHeight w:val="340"/>
        </w:trPr>
        <w:tc>
          <w:tcPr>
            <w:tcW w:w="1374" w:type="pct"/>
            <w:vAlign w:val="center"/>
          </w:tcPr>
          <w:p w14:paraId="5315B17D" w14:textId="77777777" w:rsidR="00927F9F" w:rsidRDefault="00927F9F" w:rsidP="009E6C78">
            <w:pPr>
              <w:spacing w:after="0"/>
              <w:jc w:val="left"/>
            </w:pPr>
            <w:r w:rsidRPr="00867F4E">
              <w:t>Sécurité incendie</w:t>
            </w:r>
          </w:p>
          <w:p w14:paraId="0246F210" w14:textId="77777777" w:rsidR="00927F9F" w:rsidRPr="00BA42CF" w:rsidRDefault="00927F9F" w:rsidP="009E6C78">
            <w:pPr>
              <w:spacing w:after="0"/>
              <w:jc w:val="left"/>
            </w:pPr>
            <w:bookmarkStart w:id="11" w:name="_Hlk172298224"/>
            <w:r>
              <w:t>ERT + ERP type R catégorie 4</w:t>
            </w:r>
            <w:bookmarkEnd w:id="11"/>
          </w:p>
        </w:tc>
        <w:tc>
          <w:tcPr>
            <w:tcW w:w="3626" w:type="pct"/>
            <w:vAlign w:val="center"/>
          </w:tcPr>
          <w:p w14:paraId="76C107A2" w14:textId="77777777" w:rsidR="00927F9F" w:rsidRPr="00BA42CF" w:rsidRDefault="00927F9F" w:rsidP="009E6C78">
            <w:pPr>
              <w:spacing w:after="0"/>
            </w:pPr>
            <w:r>
              <w:t>Peu importe le classement réglementaire le traitement du bâtiment sera réalisé par un SSI de catégorie A avec équipement d’alarme de type 1.</w:t>
            </w:r>
            <w:r w:rsidRPr="00BA42CF">
              <w:t xml:space="preserve"> L'ensemble des équipements sera raccordé à un tableau de signalisation dont toutes les informations et commandes seront renvoyés sur le </w:t>
            </w:r>
            <w:r w:rsidRPr="003A6CC9">
              <w:t>CMS du site</w:t>
            </w:r>
            <w:r>
              <w:t xml:space="preserve"> au PC sécurité</w:t>
            </w:r>
            <w:r w:rsidRPr="003A6CC9">
              <w:t>.</w:t>
            </w:r>
          </w:p>
        </w:tc>
      </w:tr>
    </w:tbl>
    <w:p w14:paraId="11F3DA98" w14:textId="0BEB7B31" w:rsidR="00927F9F" w:rsidRDefault="00927F9F" w:rsidP="003B2CA6">
      <w:pPr>
        <w:spacing w:after="0"/>
        <w:jc w:val="left"/>
        <w:rPr>
          <w:rFonts w:asciiTheme="majorHAnsi" w:eastAsiaTheme="majorEastAsia" w:hAnsiTheme="majorHAnsi" w:cstheme="majorBidi"/>
          <w:b/>
          <w:caps/>
          <w:color w:val="008795" w:themeColor="text2"/>
          <w:sz w:val="28"/>
          <w:szCs w:val="36"/>
        </w:rPr>
      </w:pPr>
    </w:p>
    <w:p w14:paraId="63E1CC8F" w14:textId="77777777" w:rsidR="00096C32" w:rsidRDefault="00096C32" w:rsidP="003B2CA6">
      <w:pPr>
        <w:spacing w:after="0"/>
        <w:jc w:val="left"/>
        <w:rPr>
          <w:rFonts w:asciiTheme="majorHAnsi" w:eastAsiaTheme="majorEastAsia" w:hAnsiTheme="majorHAnsi" w:cstheme="majorBidi"/>
          <w:b/>
          <w:caps/>
          <w:color w:val="008795" w:themeColor="text2"/>
          <w:sz w:val="28"/>
          <w:szCs w:val="36"/>
        </w:rPr>
      </w:pPr>
    </w:p>
    <w:sectPr w:rsidR="00096C32" w:rsidSect="00E023BD">
      <w:headerReference w:type="default" r:id="rId31"/>
      <w:footerReference w:type="default" r:id="rId32"/>
      <w:pgSz w:w="11907" w:h="16840" w:code="9"/>
      <w:pgMar w:top="993" w:right="720" w:bottom="720" w:left="720" w:header="340" w:footer="268"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E44A14" w14:textId="77777777" w:rsidR="00713485" w:rsidRDefault="00713485" w:rsidP="0022016B">
      <w:r>
        <w:separator/>
      </w:r>
    </w:p>
  </w:endnote>
  <w:endnote w:type="continuationSeparator" w:id="0">
    <w:p w14:paraId="1119D5CC" w14:textId="77777777" w:rsidR="00713485" w:rsidRDefault="00713485" w:rsidP="0022016B">
      <w:r>
        <w:continuationSeparator/>
      </w:r>
    </w:p>
  </w:endnote>
  <w:endnote w:type="continuationNotice" w:id="1">
    <w:p w14:paraId="4F0A6C87" w14:textId="77777777" w:rsidR="00713485" w:rsidRDefault="0071348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altName w:val="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DINOT-Bold">
    <w:altName w:val="Calibri"/>
    <w:panose1 w:val="00000000000000000000"/>
    <w:charset w:val="00"/>
    <w:family w:val="swiss"/>
    <w:notTrueType/>
    <w:pitch w:val="variable"/>
    <w:sig w:usb0="800000AF" w:usb1="4000207B" w:usb2="00000000" w:usb3="00000000" w:csb0="00000001" w:csb1="00000000"/>
  </w:font>
  <w:font w:name="DINOT-Black">
    <w:altName w:val="Calibri"/>
    <w:panose1 w:val="00000000000000000000"/>
    <w:charset w:val="00"/>
    <w:family w:val="swiss"/>
    <w:notTrueType/>
    <w:pitch w:val="variable"/>
    <w:sig w:usb0="800000AF" w:usb1="4000207B" w:usb2="00000000" w:usb3="00000000" w:csb0="00000001" w:csb1="00000000"/>
  </w:font>
  <w:font w:name="DINOT">
    <w:altName w:val="Calibri"/>
    <w:panose1 w:val="00000000000000000000"/>
    <w:charset w:val="00"/>
    <w:family w:val="swiss"/>
    <w:notTrueType/>
    <w:pitch w:val="variable"/>
    <w:sig w:usb0="800000AF" w:usb1="4000207B" w:usb2="00000000" w:usb3="00000000" w:csb0="00000001" w:csb1="00000000"/>
  </w:font>
  <w:font w:name="Futura Lt BT">
    <w:altName w:val="Segoe UI"/>
    <w:charset w:val="00"/>
    <w:family w:val="swiss"/>
    <w:pitch w:val="variable"/>
    <w:sig w:usb0="00000001" w:usb1="00000000" w:usb2="00000000" w:usb3="00000000" w:csb0="0000001B"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Grilledutablea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3"/>
      <w:gridCol w:w="8340"/>
      <w:gridCol w:w="854"/>
    </w:tblGrid>
    <w:tr w:rsidR="0058239B" w:rsidRPr="005211B7" w14:paraId="0A525E70" w14:textId="77777777" w:rsidTr="0058239B">
      <w:trPr>
        <w:trHeight w:val="558"/>
      </w:trPr>
      <w:tc>
        <w:tcPr>
          <w:tcW w:w="608" w:type="pct"/>
        </w:tcPr>
        <w:p w14:paraId="67617D4B" w14:textId="77777777" w:rsidR="0058239B" w:rsidRPr="005211B7" w:rsidRDefault="0058239B" w:rsidP="00E023BD">
          <w:pPr>
            <w:pStyle w:val="Pieddepage"/>
          </w:pPr>
          <w:r w:rsidRPr="005211B7">
            <w:rPr>
              <w:lang w:eastAsia="fr-FR"/>
            </w:rPr>
            <w:drawing>
              <wp:anchor distT="0" distB="0" distL="114300" distR="114300" simplePos="0" relativeHeight="251658242" behindDoc="1" locked="0" layoutInCell="1" allowOverlap="1" wp14:anchorId="5F9AB5C7" wp14:editId="4D3C73BA">
                <wp:simplePos x="0" y="0"/>
                <wp:positionH relativeFrom="page">
                  <wp:posOffset>59055</wp:posOffset>
                </wp:positionH>
                <wp:positionV relativeFrom="page">
                  <wp:posOffset>3175</wp:posOffset>
                </wp:positionV>
                <wp:extent cx="669600" cy="356400"/>
                <wp:effectExtent l="0" t="0" r="0" b="0"/>
                <wp:wrapNone/>
                <wp:docPr id="608374257" name="Image 608374257" descr="Une image contenant Police, Graphique, logo, symbo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095508" name="Image 1271095508" descr="Une image contenant Police, Graphique, logo, symbole&#10;&#10;Description générée automatiquemen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9600" cy="356400"/>
                        </a:xfrm>
                        <a:prstGeom prst="rect">
                          <a:avLst/>
                        </a:prstGeom>
                        <a:noFill/>
                        <a:ln>
                          <a:noFill/>
                        </a:ln>
                        <a:extLst>
                          <a:ext uri="{FAA26D3D-D897-4be2-8F04-BA451C77F1D7}">
                            <ma14:placeholderFlag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3984" w:type="pct"/>
          <w:vAlign w:val="center"/>
        </w:tcPr>
        <w:p w14:paraId="22108C3A" w14:textId="77777777" w:rsidR="0058239B" w:rsidRPr="0014696A" w:rsidRDefault="009843F2" w:rsidP="0058239B">
          <w:pPr>
            <w:pStyle w:val="Pieddepage"/>
            <w:rPr>
              <w:sz w:val="18"/>
              <w:szCs w:val="24"/>
            </w:rPr>
          </w:pPr>
          <w:r>
            <w:rPr>
              <w:sz w:val="18"/>
              <w:szCs w:val="24"/>
            </w:rPr>
            <w:t>Note programmatique</w:t>
          </w:r>
        </w:p>
      </w:tc>
      <w:tc>
        <w:tcPr>
          <w:tcW w:w="408" w:type="pct"/>
          <w:vAlign w:val="center"/>
        </w:tcPr>
        <w:p w14:paraId="6FE048B6" w14:textId="77777777" w:rsidR="0058239B" w:rsidRPr="005211B7" w:rsidRDefault="0058239B" w:rsidP="00E023BD">
          <w:pPr>
            <w:pStyle w:val="Pieddepage"/>
          </w:pPr>
          <w:r w:rsidRPr="005211B7">
            <w:t xml:space="preserve">Page </w:t>
          </w:r>
          <w:r>
            <w:fldChar w:fldCharType="begin"/>
          </w:r>
          <w:r>
            <w:instrText xml:space="preserve"> PAGE  \* Arabic  \* MERGEFORMAT </w:instrText>
          </w:r>
          <w:r>
            <w:fldChar w:fldCharType="separate"/>
          </w:r>
          <w:r w:rsidR="00D9691B">
            <w:t>4</w:t>
          </w:r>
          <w:r>
            <w:fldChar w:fldCharType="end"/>
          </w:r>
        </w:p>
      </w:tc>
    </w:tr>
  </w:tbl>
  <w:p w14:paraId="14FDACF5" w14:textId="77777777" w:rsidR="00A636E1" w:rsidRPr="00E023BD" w:rsidRDefault="00A636E1" w:rsidP="00E023BD">
    <w:pPr>
      <w:pStyle w:val="Pieddepage"/>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CC2CDE" w14:textId="77777777" w:rsidR="00713485" w:rsidRDefault="00713485" w:rsidP="0022016B">
      <w:r>
        <w:separator/>
      </w:r>
    </w:p>
  </w:footnote>
  <w:footnote w:type="continuationSeparator" w:id="0">
    <w:p w14:paraId="7E3C9756" w14:textId="77777777" w:rsidR="00713485" w:rsidRDefault="00713485" w:rsidP="0022016B">
      <w:r>
        <w:continuationSeparator/>
      </w:r>
    </w:p>
  </w:footnote>
  <w:footnote w:type="continuationNotice" w:id="1">
    <w:p w14:paraId="4BA41FFD" w14:textId="77777777" w:rsidR="00713485" w:rsidRDefault="0071348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6C4B8D" w14:textId="77777777" w:rsidR="00A636E1" w:rsidRPr="004F3F2B" w:rsidRDefault="00A636E1" w:rsidP="004F3F2B">
    <w:pPr>
      <w:pStyle w:val="En-tte"/>
    </w:pPr>
    <w:r>
      <w:rPr>
        <w:noProof/>
        <w:lang w:eastAsia="fr-FR"/>
      </w:rPr>
      <w:drawing>
        <wp:anchor distT="0" distB="0" distL="114300" distR="114300" simplePos="0" relativeHeight="251658241" behindDoc="1" locked="0" layoutInCell="0" allowOverlap="1" wp14:anchorId="615D539E" wp14:editId="545DBE1F">
          <wp:simplePos x="0" y="0"/>
          <wp:positionH relativeFrom="page">
            <wp:posOffset>-9525</wp:posOffset>
          </wp:positionH>
          <wp:positionV relativeFrom="page">
            <wp:posOffset>-16361</wp:posOffset>
          </wp:positionV>
          <wp:extent cx="7560000" cy="10683022"/>
          <wp:effectExtent l="0" t="0" r="3175" b="4445"/>
          <wp:wrapNone/>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ge_garde_A2MO"/>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60000" cy="10683022"/>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Grilledutablea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7898"/>
      <w:gridCol w:w="2569"/>
    </w:tblGrid>
    <w:tr w:rsidR="00A636E1" w:rsidRPr="002E3239" w14:paraId="18AB8D64" w14:textId="77777777" w:rsidTr="00C6684E">
      <w:trPr>
        <w:trHeight w:val="227"/>
      </w:trPr>
      <w:tc>
        <w:tcPr>
          <w:tcW w:w="3773" w:type="pct"/>
        </w:tcPr>
        <w:p w14:paraId="553A7E8C" w14:textId="77777777" w:rsidR="00A636E1" w:rsidRDefault="00616736" w:rsidP="00616736">
          <w:pPr>
            <w:spacing w:after="0"/>
            <w:rPr>
              <w:rFonts w:asciiTheme="majorHAnsi" w:hAnsiTheme="majorHAnsi" w:cs="Calibri Light"/>
              <w:color w:val="006666" w:themeColor="accent1"/>
              <w:sz w:val="22"/>
              <w:szCs w:val="24"/>
            </w:rPr>
          </w:pPr>
          <w:r w:rsidRPr="00616736">
            <w:rPr>
              <w:rFonts w:asciiTheme="majorHAnsi" w:hAnsiTheme="majorHAnsi" w:cs="Calibri Light"/>
              <w:color w:val="006666" w:themeColor="accent1"/>
              <w:sz w:val="22"/>
            </w:rPr>
            <w:t>HOSPICES CIVILS DE LYON (HCL)</w:t>
          </w:r>
          <w:r>
            <w:rPr>
              <w:rFonts w:asciiTheme="majorHAnsi" w:hAnsiTheme="majorHAnsi" w:cs="Calibri Light"/>
              <w:color w:val="006666" w:themeColor="accent1"/>
              <w:sz w:val="22"/>
            </w:rPr>
            <w:t xml:space="preserve"> - </w:t>
          </w:r>
          <w:r w:rsidRPr="00616736">
            <w:rPr>
              <w:rFonts w:asciiTheme="majorHAnsi" w:hAnsiTheme="majorHAnsi" w:cs="Calibri Light"/>
              <w:color w:val="006666" w:themeColor="accent1"/>
              <w:sz w:val="22"/>
            </w:rPr>
            <w:t>SITE DE CROIX ROUSSE</w:t>
          </w:r>
        </w:p>
      </w:tc>
      <w:tc>
        <w:tcPr>
          <w:tcW w:w="1227" w:type="pct"/>
          <w:vMerge w:val="restart"/>
          <w:vAlign w:val="center"/>
        </w:tcPr>
        <w:p w14:paraId="4015A018" w14:textId="77777777" w:rsidR="00A636E1" w:rsidRPr="002E3239" w:rsidRDefault="00A636E1" w:rsidP="00C6684E">
          <w:pPr>
            <w:spacing w:after="0"/>
            <w:jc w:val="right"/>
            <w:rPr>
              <w:rFonts w:asciiTheme="majorHAnsi" w:hAnsiTheme="majorHAnsi" w:cstheme="majorHAnsi"/>
            </w:rPr>
          </w:pPr>
        </w:p>
      </w:tc>
    </w:tr>
    <w:tr w:rsidR="00A636E1" w:rsidRPr="002E3239" w14:paraId="78523266" w14:textId="77777777" w:rsidTr="00C6684E">
      <w:tblPrEx>
        <w:tblCellMar>
          <w:left w:w="108" w:type="dxa"/>
          <w:right w:w="108" w:type="dxa"/>
        </w:tblCellMar>
      </w:tblPrEx>
      <w:tc>
        <w:tcPr>
          <w:tcW w:w="3773" w:type="pct"/>
        </w:tcPr>
        <w:p w14:paraId="085BF28C" w14:textId="77777777" w:rsidR="00A636E1" w:rsidRDefault="00FE42C7" w:rsidP="00FE42C7">
          <w:pPr>
            <w:pStyle w:val="pieddepage0"/>
          </w:pPr>
          <w:r>
            <w:t xml:space="preserve">Construction d’un Institut Hospitalo-Universitaire </w:t>
          </w:r>
          <w:r w:rsidR="00FE1B91">
            <w:t xml:space="preserve">– IHU </w:t>
          </w:r>
          <w:r>
            <w:t>EVEREST</w:t>
          </w:r>
        </w:p>
      </w:tc>
      <w:tc>
        <w:tcPr>
          <w:tcW w:w="1227" w:type="pct"/>
          <w:vMerge/>
        </w:tcPr>
        <w:p w14:paraId="4A74A7B2" w14:textId="77777777" w:rsidR="00A636E1" w:rsidRPr="002E3239" w:rsidRDefault="00A636E1" w:rsidP="00C6684E">
          <w:pPr>
            <w:rPr>
              <w:rFonts w:asciiTheme="majorHAnsi" w:hAnsiTheme="majorHAnsi" w:cstheme="majorHAnsi"/>
            </w:rPr>
          </w:pPr>
        </w:p>
      </w:tc>
    </w:tr>
  </w:tbl>
  <w:p w14:paraId="046471FD" w14:textId="77777777" w:rsidR="00A636E1" w:rsidRPr="00317CEE" w:rsidRDefault="00A636E1" w:rsidP="00317CEE">
    <w:pPr>
      <w:pStyle w:val="En-tte"/>
      <w:rPr>
        <w:sz w:val="2"/>
        <w:szCs w:val="4"/>
      </w:rPr>
    </w:pPr>
    <w:r>
      <w:rPr>
        <w:noProof/>
        <w:lang w:eastAsia="fr-FR"/>
      </w:rPr>
      <w:drawing>
        <wp:anchor distT="0" distB="0" distL="114300" distR="114300" simplePos="0" relativeHeight="251658240" behindDoc="0" locked="0" layoutInCell="1" allowOverlap="1" wp14:anchorId="2B53906B" wp14:editId="3FD81497">
          <wp:simplePos x="0" y="0"/>
          <wp:positionH relativeFrom="column">
            <wp:posOffset>6287770</wp:posOffset>
          </wp:positionH>
          <wp:positionV relativeFrom="paragraph">
            <wp:posOffset>-329829</wp:posOffset>
          </wp:positionV>
          <wp:extent cx="259080" cy="259080"/>
          <wp:effectExtent l="0" t="0" r="7620" b="7620"/>
          <wp:wrapNone/>
          <wp:docPr id="822501815" name="Image 82250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a:extLst>
                      <a:ext uri="{28A0092B-C50C-407E-A947-70E740481C1C}">
                        <a14:useLocalDpi xmlns:a14="http://schemas.microsoft.com/office/drawing/2010/main" val="0"/>
                      </a:ext>
                    </a:extLst>
                  </a:blip>
                  <a:stretch>
                    <a:fillRect/>
                  </a:stretch>
                </pic:blipFill>
                <pic:spPr>
                  <a:xfrm>
                    <a:off x="0" y="0"/>
                    <a:ext cx="259080" cy="25908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286E63E"/>
    <w:lvl w:ilvl="0">
      <w:start w:val="1"/>
      <w:numFmt w:val="decimal"/>
      <w:pStyle w:val="Listenumros5"/>
      <w:lvlText w:val="%1."/>
      <w:lvlJc w:val="left"/>
      <w:pPr>
        <w:tabs>
          <w:tab w:val="num" w:pos="1492"/>
        </w:tabs>
        <w:ind w:left="1492" w:hanging="360"/>
      </w:pPr>
    </w:lvl>
  </w:abstractNum>
  <w:abstractNum w:abstractNumId="1" w15:restartNumberingAfterBreak="0">
    <w:nsid w:val="FFFFFF82"/>
    <w:multiLevelType w:val="singleLevel"/>
    <w:tmpl w:val="DF52D160"/>
    <w:lvl w:ilvl="0">
      <w:start w:val="1"/>
      <w:numFmt w:val="bullet"/>
      <w:pStyle w:val="Listepuces3"/>
      <w:lvlText w:val=""/>
      <w:lvlJc w:val="left"/>
      <w:pPr>
        <w:tabs>
          <w:tab w:val="num" w:pos="926"/>
        </w:tabs>
        <w:ind w:left="926" w:hanging="360"/>
      </w:pPr>
      <w:rPr>
        <w:rFonts w:ascii="Symbol" w:hAnsi="Symbol" w:hint="default"/>
      </w:rPr>
    </w:lvl>
  </w:abstractNum>
  <w:abstractNum w:abstractNumId="2" w15:restartNumberingAfterBreak="0">
    <w:nsid w:val="06004F20"/>
    <w:multiLevelType w:val="hybridMultilevel"/>
    <w:tmpl w:val="11C03106"/>
    <w:lvl w:ilvl="0" w:tplc="09241DD0">
      <w:numFmt w:val="bullet"/>
      <w:lvlText w:val="-"/>
      <w:lvlJc w:val="left"/>
      <w:pPr>
        <w:ind w:left="720" w:hanging="360"/>
      </w:pPr>
      <w:rPr>
        <w:rFonts w:ascii="Calibri" w:eastAsiaTheme="minorEastAsia"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FB95AD7"/>
    <w:multiLevelType w:val="hybridMultilevel"/>
    <w:tmpl w:val="425291EE"/>
    <w:lvl w:ilvl="0" w:tplc="B13A7CFE">
      <w:start w:val="1"/>
      <w:numFmt w:val="bullet"/>
      <w:pStyle w:val="StyleStyle1Aprs6pt1"/>
      <w:lvlText w:val="o"/>
      <w:lvlJc w:val="left"/>
      <w:pPr>
        <w:tabs>
          <w:tab w:val="num" w:pos="510"/>
        </w:tabs>
        <w:ind w:left="624" w:hanging="284"/>
      </w:pPr>
      <w:rPr>
        <w:rFonts w:ascii="Courier New" w:hAnsi="Courier New"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FD755BE"/>
    <w:multiLevelType w:val="multilevel"/>
    <w:tmpl w:val="479ECE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3B0BE9"/>
    <w:multiLevelType w:val="hybridMultilevel"/>
    <w:tmpl w:val="36B66F06"/>
    <w:lvl w:ilvl="0" w:tplc="B4CED69E">
      <w:start w:val="1"/>
      <w:numFmt w:val="bullet"/>
      <w:pStyle w:val="puce0"/>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8F5328A"/>
    <w:multiLevelType w:val="hybridMultilevel"/>
    <w:tmpl w:val="1C7C4550"/>
    <w:lvl w:ilvl="0" w:tplc="11F422F2">
      <w:numFmt w:val="bullet"/>
      <w:pStyle w:val="Puces2"/>
      <w:lvlText w:val=""/>
      <w:lvlJc w:val="left"/>
      <w:pPr>
        <w:ind w:left="720" w:hanging="360"/>
      </w:pPr>
      <w:rPr>
        <w:rFonts w:ascii="Symbol" w:eastAsia="Times New Roman" w:hAnsi="Symbol" w:cs="Arial Unicode M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B902AC9"/>
    <w:multiLevelType w:val="hybridMultilevel"/>
    <w:tmpl w:val="B8FADE4E"/>
    <w:lvl w:ilvl="0" w:tplc="04A6B846">
      <w:start w:val="1"/>
      <w:numFmt w:val="bullet"/>
      <w:lvlText w:val=""/>
      <w:lvlJc w:val="left"/>
      <w:pPr>
        <w:ind w:left="720" w:hanging="360"/>
      </w:pPr>
      <w:rPr>
        <w:rFonts w:ascii="Symbol" w:hAnsi="Symbol" w:hint="default"/>
      </w:rPr>
    </w:lvl>
    <w:lvl w:ilvl="1" w:tplc="8B5EFE5A">
      <w:start w:val="1"/>
      <w:numFmt w:val="bullet"/>
      <w:lvlText w:val="o"/>
      <w:lvlJc w:val="left"/>
      <w:pPr>
        <w:ind w:left="1440" w:hanging="360"/>
      </w:pPr>
      <w:rPr>
        <w:rFonts w:ascii="Courier New" w:hAnsi="Courier New" w:cs="Courier New" w:hint="default"/>
      </w:rPr>
    </w:lvl>
    <w:lvl w:ilvl="2" w:tplc="88908B46">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E3924CA"/>
    <w:multiLevelType w:val="multilevel"/>
    <w:tmpl w:val="040C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20DC518C"/>
    <w:multiLevelType w:val="hybridMultilevel"/>
    <w:tmpl w:val="FFFFFFFF"/>
    <w:lvl w:ilvl="0" w:tplc="7F08C722">
      <w:start w:val="1"/>
      <w:numFmt w:val="decimal"/>
      <w:pStyle w:val="Retrait"/>
      <w:lvlText w:val="%1."/>
      <w:lvlJc w:val="left"/>
      <w:pPr>
        <w:ind w:left="720" w:hanging="360"/>
      </w:pPr>
    </w:lvl>
    <w:lvl w:ilvl="1" w:tplc="00484A72">
      <w:start w:val="1"/>
      <w:numFmt w:val="decimal"/>
      <w:lvlText w:val="%2."/>
      <w:lvlJc w:val="left"/>
      <w:pPr>
        <w:ind w:left="1440" w:hanging="360"/>
      </w:pPr>
    </w:lvl>
    <w:lvl w:ilvl="2" w:tplc="7BA83C98">
      <w:start w:val="1"/>
      <w:numFmt w:val="decimal"/>
      <w:lvlText w:val="%3."/>
      <w:lvlJc w:val="left"/>
      <w:pPr>
        <w:ind w:left="2160" w:hanging="180"/>
      </w:pPr>
    </w:lvl>
    <w:lvl w:ilvl="3" w:tplc="FDC4D668">
      <w:start w:val="1"/>
      <w:numFmt w:val="decimal"/>
      <w:lvlText w:val="%4."/>
      <w:lvlJc w:val="left"/>
      <w:pPr>
        <w:ind w:left="2880" w:hanging="360"/>
      </w:pPr>
    </w:lvl>
    <w:lvl w:ilvl="4" w:tplc="E20CA8E4">
      <w:start w:val="1"/>
      <w:numFmt w:val="lowerLetter"/>
      <w:lvlText w:val="%5."/>
      <w:lvlJc w:val="left"/>
      <w:pPr>
        <w:ind w:left="3600" w:hanging="360"/>
      </w:pPr>
    </w:lvl>
    <w:lvl w:ilvl="5" w:tplc="D040E55E">
      <w:start w:val="1"/>
      <w:numFmt w:val="lowerRoman"/>
      <w:lvlText w:val="%6."/>
      <w:lvlJc w:val="right"/>
      <w:pPr>
        <w:ind w:left="4320" w:hanging="180"/>
      </w:pPr>
    </w:lvl>
    <w:lvl w:ilvl="6" w:tplc="CB1CA674">
      <w:start w:val="1"/>
      <w:numFmt w:val="decimal"/>
      <w:lvlText w:val="%7."/>
      <w:lvlJc w:val="left"/>
      <w:pPr>
        <w:ind w:left="5040" w:hanging="360"/>
      </w:pPr>
    </w:lvl>
    <w:lvl w:ilvl="7" w:tplc="31A4B85A">
      <w:start w:val="1"/>
      <w:numFmt w:val="lowerLetter"/>
      <w:lvlText w:val="%8."/>
      <w:lvlJc w:val="left"/>
      <w:pPr>
        <w:ind w:left="5760" w:hanging="360"/>
      </w:pPr>
    </w:lvl>
    <w:lvl w:ilvl="8" w:tplc="CFCC830E">
      <w:start w:val="1"/>
      <w:numFmt w:val="lowerRoman"/>
      <w:lvlText w:val="%9."/>
      <w:lvlJc w:val="right"/>
      <w:pPr>
        <w:ind w:left="6480" w:hanging="180"/>
      </w:pPr>
    </w:lvl>
  </w:abstractNum>
  <w:abstractNum w:abstractNumId="10" w15:restartNumberingAfterBreak="0">
    <w:nsid w:val="3D774439"/>
    <w:multiLevelType w:val="hybridMultilevel"/>
    <w:tmpl w:val="3EEE963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40427535"/>
    <w:multiLevelType w:val="hybridMultilevel"/>
    <w:tmpl w:val="898AD4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2BD0691"/>
    <w:multiLevelType w:val="multilevel"/>
    <w:tmpl w:val="FB1288CC"/>
    <w:lvl w:ilvl="0">
      <w:start w:val="1"/>
      <w:numFmt w:val="decimal"/>
      <w:pStyle w:val="Titre1erniveau"/>
      <w:lvlText w:val="%1."/>
      <w:lvlJc w:val="left"/>
      <w:pPr>
        <w:ind w:left="720" w:hanging="360"/>
      </w:pPr>
      <w:rPr>
        <w:rFonts w:hint="default"/>
      </w:rPr>
    </w:lvl>
    <w:lvl w:ilvl="1">
      <w:start w:val="1"/>
      <w:numFmt w:val="decimal"/>
      <w:pStyle w:val="Titre2eniveau"/>
      <w:isLgl/>
      <w:lvlText w:val="%1.%2."/>
      <w:lvlJc w:val="left"/>
      <w:pPr>
        <w:ind w:left="1080" w:hanging="360"/>
      </w:pPr>
      <w:rPr>
        <w:rFonts w:hint="default"/>
      </w:rPr>
    </w:lvl>
    <w:lvl w:ilvl="2">
      <w:start w:val="1"/>
      <w:numFmt w:val="decimal"/>
      <w:pStyle w:val="Titre3eniveau"/>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3" w15:restartNumberingAfterBreak="0">
    <w:nsid w:val="48CB55C9"/>
    <w:multiLevelType w:val="multilevel"/>
    <w:tmpl w:val="046CFB6A"/>
    <w:lvl w:ilvl="0">
      <w:start w:val="1"/>
      <w:numFmt w:val="upperLetter"/>
      <w:pStyle w:val="Titre1"/>
      <w:lvlText w:val="%1"/>
      <w:lvlJc w:val="left"/>
      <w:pPr>
        <w:ind w:left="0" w:hanging="992"/>
      </w:pPr>
    </w:lvl>
    <w:lvl w:ilvl="1">
      <w:start w:val="1"/>
      <w:numFmt w:val="decimal"/>
      <w:lvlRestart w:val="0"/>
      <w:pStyle w:val="Titre2"/>
      <w:lvlText w:val="%1.%2"/>
      <w:lvlJc w:val="left"/>
      <w:pPr>
        <w:ind w:left="0" w:firstLine="0"/>
      </w:pPr>
    </w:lvl>
    <w:lvl w:ilvl="2">
      <w:start w:val="1"/>
      <w:numFmt w:val="decimal"/>
      <w:pStyle w:val="Titre3"/>
      <w:lvlText w:val="%1.%2.%3"/>
      <w:lvlJc w:val="left"/>
      <w:pPr>
        <w:ind w:left="0" w:firstLine="0"/>
      </w:pPr>
    </w:lvl>
    <w:lvl w:ilvl="3">
      <w:start w:val="1"/>
      <w:numFmt w:val="decimal"/>
      <w:pStyle w:val="Titre4"/>
      <w:lvlText w:val="%2.%3.%4"/>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Titre5"/>
      <w:lvlText w:val="%2.%3.%4.%5"/>
      <w:lvlJc w:val="left"/>
      <w:pPr>
        <w:ind w:left="0" w:hanging="99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Titre6"/>
      <w:lvlText w:val="%2.%3.%4.%5.%6"/>
      <w:lvlJc w:val="left"/>
      <w:pPr>
        <w:ind w:left="0" w:hanging="992"/>
      </w:pPr>
    </w:lvl>
    <w:lvl w:ilvl="6">
      <w:start w:val="1"/>
      <w:numFmt w:val="decimal"/>
      <w:pStyle w:val="Titre7"/>
      <w:lvlText w:val="%2.%3.%4.%5.%6.%7"/>
      <w:lvlJc w:val="left"/>
      <w:pPr>
        <w:ind w:left="0" w:hanging="992"/>
      </w:pPr>
    </w:lvl>
    <w:lvl w:ilvl="7">
      <w:start w:val="1"/>
      <w:numFmt w:val="decimal"/>
      <w:lvlText w:val="%2.%3.%4.%5.%6.%7.%8"/>
      <w:lvlJc w:val="left"/>
      <w:pPr>
        <w:ind w:left="0" w:hanging="992"/>
      </w:pPr>
    </w:lvl>
    <w:lvl w:ilvl="8">
      <w:start w:val="1"/>
      <w:numFmt w:val="decimal"/>
      <w:lvlText w:val="%1.%2.%3.%4.%5.%6.%7.%8.%9"/>
      <w:lvlJc w:val="left"/>
      <w:pPr>
        <w:ind w:left="0" w:hanging="992"/>
      </w:pPr>
    </w:lvl>
  </w:abstractNum>
  <w:abstractNum w:abstractNumId="14" w15:restartNumberingAfterBreak="0">
    <w:nsid w:val="49F4495E"/>
    <w:multiLevelType w:val="hybridMultilevel"/>
    <w:tmpl w:val="49D83BB4"/>
    <w:lvl w:ilvl="0" w:tplc="14B0EA8A">
      <w:numFmt w:val="bullet"/>
      <w:pStyle w:val="Puces1"/>
      <w:lvlText w:val=""/>
      <w:lvlJc w:val="left"/>
      <w:pPr>
        <w:ind w:left="720" w:hanging="360"/>
      </w:pPr>
      <w:rPr>
        <w:rFonts w:ascii="Symbol" w:eastAsia="Times New Roman" w:hAnsi="Symbol" w:cs="Arial Unicode M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4AD16CF4"/>
    <w:multiLevelType w:val="hybridMultilevel"/>
    <w:tmpl w:val="C3F649A0"/>
    <w:lvl w:ilvl="0" w:tplc="DCD220E8">
      <w:start w:val="3"/>
      <w:numFmt w:val="bullet"/>
      <w:lvlText w:val="-"/>
      <w:lvlJc w:val="left"/>
      <w:pPr>
        <w:ind w:left="720" w:hanging="360"/>
      </w:pPr>
      <w:rPr>
        <w:rFonts w:ascii="Calibri" w:eastAsia="Calibri"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6" w15:restartNumberingAfterBreak="0">
    <w:nsid w:val="4CEB187C"/>
    <w:multiLevelType w:val="multilevel"/>
    <w:tmpl w:val="1EF4B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13527EA"/>
    <w:multiLevelType w:val="hybridMultilevel"/>
    <w:tmpl w:val="CAE2CDA0"/>
    <w:lvl w:ilvl="0" w:tplc="BCC2D274">
      <w:start w:val="1"/>
      <w:numFmt w:val="bullet"/>
      <w:lvlText w:val=""/>
      <w:lvlJc w:val="left"/>
      <w:pPr>
        <w:ind w:left="1927" w:hanging="360"/>
      </w:pPr>
      <w:rPr>
        <w:rFonts w:ascii="Symbol" w:hAnsi="Symbol" w:hint="default"/>
      </w:rPr>
    </w:lvl>
    <w:lvl w:ilvl="1" w:tplc="040C0019">
      <w:start w:val="1"/>
      <w:numFmt w:val="bullet"/>
      <w:lvlText w:val="o"/>
      <w:lvlJc w:val="left"/>
      <w:pPr>
        <w:ind w:left="2647" w:hanging="360"/>
      </w:pPr>
      <w:rPr>
        <w:rFonts w:ascii="Courier New" w:hAnsi="Courier New" w:cs="Courier New" w:hint="default"/>
      </w:rPr>
    </w:lvl>
    <w:lvl w:ilvl="2" w:tplc="040C001B">
      <w:start w:val="1"/>
      <w:numFmt w:val="bullet"/>
      <w:lvlText w:val=""/>
      <w:lvlJc w:val="left"/>
      <w:pPr>
        <w:ind w:left="3367" w:hanging="360"/>
      </w:pPr>
      <w:rPr>
        <w:rFonts w:ascii="Wingdings" w:hAnsi="Wingdings" w:hint="default"/>
      </w:rPr>
    </w:lvl>
    <w:lvl w:ilvl="3" w:tplc="040C000F" w:tentative="1">
      <w:start w:val="1"/>
      <w:numFmt w:val="bullet"/>
      <w:lvlText w:val=""/>
      <w:lvlJc w:val="left"/>
      <w:pPr>
        <w:ind w:left="4087" w:hanging="360"/>
      </w:pPr>
      <w:rPr>
        <w:rFonts w:ascii="Symbol" w:hAnsi="Symbol" w:hint="default"/>
      </w:rPr>
    </w:lvl>
    <w:lvl w:ilvl="4" w:tplc="040C0019" w:tentative="1">
      <w:start w:val="1"/>
      <w:numFmt w:val="bullet"/>
      <w:lvlText w:val="o"/>
      <w:lvlJc w:val="left"/>
      <w:pPr>
        <w:ind w:left="4807" w:hanging="360"/>
      </w:pPr>
      <w:rPr>
        <w:rFonts w:ascii="Courier New" w:hAnsi="Courier New" w:cs="Courier New" w:hint="default"/>
      </w:rPr>
    </w:lvl>
    <w:lvl w:ilvl="5" w:tplc="040C001B" w:tentative="1">
      <w:start w:val="1"/>
      <w:numFmt w:val="bullet"/>
      <w:lvlText w:val=""/>
      <w:lvlJc w:val="left"/>
      <w:pPr>
        <w:ind w:left="5527" w:hanging="360"/>
      </w:pPr>
      <w:rPr>
        <w:rFonts w:ascii="Wingdings" w:hAnsi="Wingdings" w:hint="default"/>
      </w:rPr>
    </w:lvl>
    <w:lvl w:ilvl="6" w:tplc="040C000F" w:tentative="1">
      <w:start w:val="1"/>
      <w:numFmt w:val="bullet"/>
      <w:lvlText w:val=""/>
      <w:lvlJc w:val="left"/>
      <w:pPr>
        <w:ind w:left="6247" w:hanging="360"/>
      </w:pPr>
      <w:rPr>
        <w:rFonts w:ascii="Symbol" w:hAnsi="Symbol" w:hint="default"/>
      </w:rPr>
    </w:lvl>
    <w:lvl w:ilvl="7" w:tplc="040C0019">
      <w:start w:val="1"/>
      <w:numFmt w:val="bullet"/>
      <w:pStyle w:val="Titre8"/>
      <w:lvlText w:val="o"/>
      <w:lvlJc w:val="left"/>
      <w:pPr>
        <w:ind w:left="6967" w:hanging="360"/>
      </w:pPr>
      <w:rPr>
        <w:rFonts w:ascii="Courier New" w:hAnsi="Courier New" w:cs="Courier New" w:hint="default"/>
      </w:rPr>
    </w:lvl>
    <w:lvl w:ilvl="8" w:tplc="040C001B" w:tentative="1">
      <w:start w:val="1"/>
      <w:numFmt w:val="bullet"/>
      <w:lvlText w:val=""/>
      <w:lvlJc w:val="left"/>
      <w:pPr>
        <w:ind w:left="7687" w:hanging="360"/>
      </w:pPr>
      <w:rPr>
        <w:rFonts w:ascii="Wingdings" w:hAnsi="Wingdings" w:hint="default"/>
      </w:rPr>
    </w:lvl>
  </w:abstractNum>
  <w:abstractNum w:abstractNumId="18" w15:restartNumberingAfterBreak="0">
    <w:nsid w:val="61083888"/>
    <w:multiLevelType w:val="hybridMultilevel"/>
    <w:tmpl w:val="40902656"/>
    <w:lvl w:ilvl="0" w:tplc="0C265D0A">
      <w:start w:val="1"/>
      <w:numFmt w:val="bullet"/>
      <w:pStyle w:val="Listepuce"/>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628C6531"/>
    <w:multiLevelType w:val="hybridMultilevel"/>
    <w:tmpl w:val="917CC9B6"/>
    <w:lvl w:ilvl="0" w:tplc="040C000F">
      <w:start w:val="1"/>
      <w:numFmt w:val="decimal"/>
      <w:lvlText w:val="%1."/>
      <w:lvlJc w:val="left"/>
      <w:pPr>
        <w:tabs>
          <w:tab w:val="num" w:pos="720"/>
        </w:tabs>
        <w:ind w:left="720" w:hanging="360"/>
      </w:pPr>
    </w:lvl>
    <w:lvl w:ilvl="1" w:tplc="81F04940">
      <w:start w:val="1"/>
      <w:numFmt w:val="bullet"/>
      <w:lvlText w:val=""/>
      <w:lvlJc w:val="left"/>
      <w:pPr>
        <w:tabs>
          <w:tab w:val="num" w:pos="1361"/>
        </w:tabs>
        <w:ind w:left="1361" w:hanging="340"/>
      </w:pPr>
      <w:rPr>
        <w:rFonts w:ascii="Symbol" w:hAnsi="Symbol" w:cs="Times New Roman" w:hint="default"/>
        <w:b w:val="0"/>
        <w:i w:val="0"/>
        <w:color w:val="auto"/>
        <w:sz w:val="20"/>
        <w:szCs w:val="20"/>
      </w:rPr>
    </w:lvl>
    <w:lvl w:ilvl="2" w:tplc="040C0001">
      <w:start w:val="1"/>
      <w:numFmt w:val="bullet"/>
      <w:lvlText w:val=""/>
      <w:lvlJc w:val="left"/>
      <w:pPr>
        <w:tabs>
          <w:tab w:val="num" w:pos="851"/>
        </w:tabs>
        <w:ind w:left="851" w:hanging="284"/>
      </w:pPr>
      <w:rPr>
        <w:rFonts w:ascii="Symbol" w:hAnsi="Symbol" w:cs="Times New Roman" w:hint="default"/>
        <w:sz w:val="24"/>
        <w:szCs w:val="24"/>
      </w:rPr>
    </w:lvl>
    <w:lvl w:ilvl="3" w:tplc="8B8887BC">
      <w:start w:val="1"/>
      <w:numFmt w:val="bullet"/>
      <w:pStyle w:val="puces20"/>
      <w:lvlText w:val=""/>
      <w:lvlJc w:val="left"/>
      <w:pPr>
        <w:tabs>
          <w:tab w:val="num" w:pos="2880"/>
        </w:tabs>
        <w:ind w:left="2880" w:hanging="360"/>
      </w:pPr>
      <w:rPr>
        <w:rFonts w:ascii="Symbol" w:hAnsi="Symbol" w:cs="Times New Roman" w:hint="default"/>
        <w:sz w:val="24"/>
        <w:szCs w:val="24"/>
      </w:rPr>
    </w:lvl>
    <w:lvl w:ilvl="4" w:tplc="040C0019">
      <w:start w:val="1"/>
      <w:numFmt w:val="lowerLetter"/>
      <w:lvlText w:val="%5."/>
      <w:lvlJc w:val="left"/>
      <w:pPr>
        <w:tabs>
          <w:tab w:val="num" w:pos="3600"/>
        </w:tabs>
        <w:ind w:left="3600" w:hanging="360"/>
      </w:pPr>
    </w:lvl>
    <w:lvl w:ilvl="5" w:tplc="C78010B4">
      <w:numFmt w:val="bullet"/>
      <w:lvlText w:val="-"/>
      <w:lvlJc w:val="left"/>
      <w:pPr>
        <w:ind w:left="4500" w:hanging="360"/>
      </w:pPr>
      <w:rPr>
        <w:rFonts w:ascii="Arial" w:eastAsia="Times New Roman" w:hAnsi="Arial" w:cs="Arial" w:hint="default"/>
      </w:r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0" w15:restartNumberingAfterBreak="0">
    <w:nsid w:val="6F6C432B"/>
    <w:multiLevelType w:val="hybridMultilevel"/>
    <w:tmpl w:val="2EC46818"/>
    <w:lvl w:ilvl="0" w:tplc="23BE8BE4">
      <w:start w:val="1"/>
      <w:numFmt w:val="bullet"/>
      <w:lvlText w:val="►"/>
      <w:lvlJc w:val="left"/>
      <w:pPr>
        <w:ind w:left="1004" w:hanging="360"/>
      </w:pPr>
      <w:rPr>
        <w:rFonts w:ascii="Courier New" w:hAnsi="Courier New" w:hint="default"/>
      </w:rPr>
    </w:lvl>
    <w:lvl w:ilvl="1" w:tplc="76A2C4C4">
      <w:start w:val="1"/>
      <w:numFmt w:val="bullet"/>
      <w:lvlText w:val="o"/>
      <w:lvlJc w:val="left"/>
      <w:pPr>
        <w:ind w:left="1134" w:hanging="335"/>
      </w:pPr>
      <w:rPr>
        <w:rFonts w:ascii="Courier New" w:hAnsi="Courier New" w:hint="default"/>
      </w:rPr>
    </w:lvl>
    <w:lvl w:ilvl="2" w:tplc="CC42BCF6">
      <w:start w:val="1"/>
      <w:numFmt w:val="bullet"/>
      <w:lvlText w:val=""/>
      <w:lvlJc w:val="left"/>
      <w:pPr>
        <w:ind w:left="1310" w:hanging="357"/>
      </w:pPr>
      <w:rPr>
        <w:rFonts w:ascii="Wingdings" w:hAnsi="Wingdings" w:hint="default"/>
      </w:rPr>
    </w:lvl>
    <w:lvl w:ilvl="3" w:tplc="43B4C33E">
      <w:start w:val="1"/>
      <w:numFmt w:val="bullet"/>
      <w:lvlText w:val=""/>
      <w:lvlJc w:val="left"/>
      <w:pPr>
        <w:ind w:left="1418" w:hanging="284"/>
      </w:pPr>
      <w:rPr>
        <w:rFonts w:ascii="Symbol" w:hAnsi="Symbol" w:hint="default"/>
      </w:rPr>
    </w:lvl>
    <w:lvl w:ilvl="4" w:tplc="B5364A88">
      <w:start w:val="1"/>
      <w:numFmt w:val="bullet"/>
      <w:lvlText w:val="o"/>
      <w:lvlJc w:val="left"/>
      <w:pPr>
        <w:ind w:left="1985" w:hanging="454"/>
      </w:pPr>
      <w:rPr>
        <w:rFonts w:ascii="Courier New" w:hAnsi="Courier New" w:hint="default"/>
      </w:rPr>
    </w:lvl>
    <w:lvl w:ilvl="5" w:tplc="040C0005">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1" w15:restartNumberingAfterBreak="0">
    <w:nsid w:val="7FBE0035"/>
    <w:multiLevelType w:val="hybridMultilevel"/>
    <w:tmpl w:val="1862B3D4"/>
    <w:styleLink w:val="H2iStyleAvecpuces"/>
    <w:lvl w:ilvl="0" w:tplc="9E5E1710">
      <w:start w:val="1"/>
      <w:numFmt w:val="lowerLetter"/>
      <w:lvlText w:val="%1."/>
      <w:lvlJc w:val="left"/>
      <w:pPr>
        <w:tabs>
          <w:tab w:val="num" w:pos="360"/>
        </w:tabs>
        <w:ind w:left="284" w:hanging="284"/>
      </w:pPr>
      <w:rPr>
        <w:rFonts w:hint="default"/>
        <w:b/>
        <w:i w:val="0"/>
      </w:rPr>
    </w:lvl>
    <w:lvl w:ilvl="1" w:tplc="040C0019">
      <w:start w:val="1"/>
      <w:numFmt w:val="lowerLetter"/>
      <w:lvlText w:val="%2."/>
      <w:lvlJc w:val="left"/>
      <w:pPr>
        <w:ind w:left="1440" w:hanging="360"/>
      </w:pPr>
    </w:lvl>
    <w:lvl w:ilvl="2" w:tplc="040C0017">
      <w:start w:val="1"/>
      <w:numFmt w:val="lowerLetter"/>
      <w:lvlText w:val="%3)"/>
      <w:lvlJc w:val="lef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1"/>
  </w:num>
  <w:num w:numId="2">
    <w:abstractNumId w:val="9"/>
  </w:num>
  <w:num w:numId="3">
    <w:abstractNumId w:val="0"/>
  </w:num>
  <w:num w:numId="4">
    <w:abstractNumId w:val="1"/>
  </w:num>
  <w:num w:numId="5">
    <w:abstractNumId w:val="14"/>
  </w:num>
  <w:num w:numId="6">
    <w:abstractNumId w:val="6"/>
  </w:num>
  <w:num w:numId="7">
    <w:abstractNumId w:val="17"/>
  </w:num>
  <w:num w:numId="8">
    <w:abstractNumId w:val="13"/>
  </w:num>
  <w:num w:numId="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num>
  <w:num w:numId="11">
    <w:abstractNumId w:val="3"/>
  </w:num>
  <w:num w:numId="12">
    <w:abstractNumId w:val="12"/>
  </w:num>
  <w:num w:numId="13">
    <w:abstractNumId w:val="18"/>
  </w:num>
  <w:num w:numId="14">
    <w:abstractNumId w:val="19"/>
  </w:num>
  <w:num w:numId="15">
    <w:abstractNumId w:val="8"/>
  </w:num>
  <w:num w:numId="16">
    <w:abstractNumId w:val="10"/>
  </w:num>
  <w:num w:numId="17">
    <w:abstractNumId w:val="2"/>
  </w:num>
  <w:num w:numId="18">
    <w:abstractNumId w:val="15"/>
  </w:num>
  <w:num w:numId="19">
    <w:abstractNumId w:val="13"/>
  </w:num>
  <w:num w:numId="20">
    <w:abstractNumId w:val="13"/>
  </w:num>
  <w:num w:numId="21">
    <w:abstractNumId w:val="13"/>
  </w:num>
  <w:num w:numId="22">
    <w:abstractNumId w:val="13"/>
  </w:num>
  <w:num w:numId="23">
    <w:abstractNumId w:val="13"/>
  </w:num>
  <w:num w:numId="24">
    <w:abstractNumId w:val="13"/>
  </w:num>
  <w:num w:numId="25">
    <w:abstractNumId w:val="11"/>
  </w:num>
  <w:num w:numId="26">
    <w:abstractNumId w:val="13"/>
  </w:num>
  <w:num w:numId="2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
  </w:num>
  <w:num w:numId="29">
    <w:abstractNumId w:val="16"/>
  </w:num>
  <w:num w:numId="30">
    <w:abstractNumId w:val="13"/>
  </w:num>
  <w:num w:numId="31">
    <w:abstractNumId w:val="13"/>
  </w:num>
  <w:num w:numId="32">
    <w:abstractNumId w:val="7"/>
  </w:num>
  <w:num w:numId="33">
    <w:abstractNumId w:val="13"/>
  </w:num>
  <w:num w:numId="34">
    <w:abstractNumId w:val="13"/>
  </w:num>
  <w:num w:numId="35">
    <w:abstractNumId w:val="20"/>
  </w:num>
  <w:num w:numId="36">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625E"/>
    <w:rsid w:val="00000570"/>
    <w:rsid w:val="00000BCE"/>
    <w:rsid w:val="0000110F"/>
    <w:rsid w:val="00001A8F"/>
    <w:rsid w:val="0000259A"/>
    <w:rsid w:val="0000273A"/>
    <w:rsid w:val="00002C25"/>
    <w:rsid w:val="00003112"/>
    <w:rsid w:val="00004316"/>
    <w:rsid w:val="00004AC5"/>
    <w:rsid w:val="00004AFB"/>
    <w:rsid w:val="0000509C"/>
    <w:rsid w:val="00005232"/>
    <w:rsid w:val="000052D4"/>
    <w:rsid w:val="000058ED"/>
    <w:rsid w:val="00005A05"/>
    <w:rsid w:val="00005AD7"/>
    <w:rsid w:val="00006602"/>
    <w:rsid w:val="0000666A"/>
    <w:rsid w:val="00006823"/>
    <w:rsid w:val="00006929"/>
    <w:rsid w:val="00006A67"/>
    <w:rsid w:val="0000760A"/>
    <w:rsid w:val="0000795A"/>
    <w:rsid w:val="00007CD9"/>
    <w:rsid w:val="00010229"/>
    <w:rsid w:val="000103BC"/>
    <w:rsid w:val="0001054B"/>
    <w:rsid w:val="00010983"/>
    <w:rsid w:val="00010DFE"/>
    <w:rsid w:val="00011C0D"/>
    <w:rsid w:val="000129C2"/>
    <w:rsid w:val="00013694"/>
    <w:rsid w:val="000137BD"/>
    <w:rsid w:val="00014286"/>
    <w:rsid w:val="00014B77"/>
    <w:rsid w:val="00015077"/>
    <w:rsid w:val="00015285"/>
    <w:rsid w:val="0001542F"/>
    <w:rsid w:val="0001567F"/>
    <w:rsid w:val="0001575E"/>
    <w:rsid w:val="00015A39"/>
    <w:rsid w:val="00015C37"/>
    <w:rsid w:val="00015CF3"/>
    <w:rsid w:val="00015E84"/>
    <w:rsid w:val="000163D1"/>
    <w:rsid w:val="00016714"/>
    <w:rsid w:val="00016727"/>
    <w:rsid w:val="00016A2D"/>
    <w:rsid w:val="00016A3A"/>
    <w:rsid w:val="0001726A"/>
    <w:rsid w:val="0001733B"/>
    <w:rsid w:val="0001746F"/>
    <w:rsid w:val="000175DE"/>
    <w:rsid w:val="00020321"/>
    <w:rsid w:val="00020516"/>
    <w:rsid w:val="00021018"/>
    <w:rsid w:val="000212BD"/>
    <w:rsid w:val="00021501"/>
    <w:rsid w:val="0002182E"/>
    <w:rsid w:val="000219B2"/>
    <w:rsid w:val="00021D40"/>
    <w:rsid w:val="00021F42"/>
    <w:rsid w:val="00022361"/>
    <w:rsid w:val="00022373"/>
    <w:rsid w:val="000223B2"/>
    <w:rsid w:val="00022534"/>
    <w:rsid w:val="00022A85"/>
    <w:rsid w:val="000230F9"/>
    <w:rsid w:val="000232C1"/>
    <w:rsid w:val="000239E8"/>
    <w:rsid w:val="00023B36"/>
    <w:rsid w:val="000241C2"/>
    <w:rsid w:val="000244EA"/>
    <w:rsid w:val="0002455D"/>
    <w:rsid w:val="000245DA"/>
    <w:rsid w:val="00024844"/>
    <w:rsid w:val="00024C34"/>
    <w:rsid w:val="00024F21"/>
    <w:rsid w:val="0002511B"/>
    <w:rsid w:val="0002565E"/>
    <w:rsid w:val="000256DD"/>
    <w:rsid w:val="0002592B"/>
    <w:rsid w:val="000262A1"/>
    <w:rsid w:val="0002665C"/>
    <w:rsid w:val="00026668"/>
    <w:rsid w:val="000268B0"/>
    <w:rsid w:val="00026A42"/>
    <w:rsid w:val="00026D29"/>
    <w:rsid w:val="00026F08"/>
    <w:rsid w:val="0002792D"/>
    <w:rsid w:val="00027C1E"/>
    <w:rsid w:val="00027C66"/>
    <w:rsid w:val="00030049"/>
    <w:rsid w:val="000301C9"/>
    <w:rsid w:val="00030241"/>
    <w:rsid w:val="0003058E"/>
    <w:rsid w:val="00030B88"/>
    <w:rsid w:val="00031073"/>
    <w:rsid w:val="00031DC8"/>
    <w:rsid w:val="00031ED2"/>
    <w:rsid w:val="00031F27"/>
    <w:rsid w:val="00032060"/>
    <w:rsid w:val="00032345"/>
    <w:rsid w:val="00032A68"/>
    <w:rsid w:val="00032FC7"/>
    <w:rsid w:val="0003326D"/>
    <w:rsid w:val="00033720"/>
    <w:rsid w:val="00033D90"/>
    <w:rsid w:val="00033F67"/>
    <w:rsid w:val="0003429E"/>
    <w:rsid w:val="000347D2"/>
    <w:rsid w:val="00034827"/>
    <w:rsid w:val="00034A69"/>
    <w:rsid w:val="00034BF5"/>
    <w:rsid w:val="000352B6"/>
    <w:rsid w:val="000354E9"/>
    <w:rsid w:val="00036577"/>
    <w:rsid w:val="00037171"/>
    <w:rsid w:val="0003774D"/>
    <w:rsid w:val="000377F7"/>
    <w:rsid w:val="00037A67"/>
    <w:rsid w:val="00037EE5"/>
    <w:rsid w:val="00040461"/>
    <w:rsid w:val="00040663"/>
    <w:rsid w:val="0004082E"/>
    <w:rsid w:val="0004141E"/>
    <w:rsid w:val="0004144D"/>
    <w:rsid w:val="0004151F"/>
    <w:rsid w:val="00041FAD"/>
    <w:rsid w:val="00042430"/>
    <w:rsid w:val="00042BD8"/>
    <w:rsid w:val="00043289"/>
    <w:rsid w:val="00043360"/>
    <w:rsid w:val="000435BF"/>
    <w:rsid w:val="00043A05"/>
    <w:rsid w:val="00044118"/>
    <w:rsid w:val="00044238"/>
    <w:rsid w:val="000442B2"/>
    <w:rsid w:val="00044BFC"/>
    <w:rsid w:val="00045270"/>
    <w:rsid w:val="000452D8"/>
    <w:rsid w:val="00045428"/>
    <w:rsid w:val="000455BE"/>
    <w:rsid w:val="00045774"/>
    <w:rsid w:val="00045BDB"/>
    <w:rsid w:val="000470FC"/>
    <w:rsid w:val="000471AD"/>
    <w:rsid w:val="00047CF9"/>
    <w:rsid w:val="00047DE3"/>
    <w:rsid w:val="00050227"/>
    <w:rsid w:val="000503C6"/>
    <w:rsid w:val="00050751"/>
    <w:rsid w:val="00050A98"/>
    <w:rsid w:val="00050F68"/>
    <w:rsid w:val="000511C6"/>
    <w:rsid w:val="0005145E"/>
    <w:rsid w:val="000516AE"/>
    <w:rsid w:val="000519A5"/>
    <w:rsid w:val="000527BB"/>
    <w:rsid w:val="00052A23"/>
    <w:rsid w:val="00052C59"/>
    <w:rsid w:val="00053106"/>
    <w:rsid w:val="000531F7"/>
    <w:rsid w:val="00053452"/>
    <w:rsid w:val="000534E3"/>
    <w:rsid w:val="00053E67"/>
    <w:rsid w:val="0005416A"/>
    <w:rsid w:val="000547B5"/>
    <w:rsid w:val="00054A5F"/>
    <w:rsid w:val="00055146"/>
    <w:rsid w:val="000551AA"/>
    <w:rsid w:val="00055610"/>
    <w:rsid w:val="00055A63"/>
    <w:rsid w:val="00055A6B"/>
    <w:rsid w:val="00055AEA"/>
    <w:rsid w:val="00055FE4"/>
    <w:rsid w:val="000563FE"/>
    <w:rsid w:val="00056CC6"/>
    <w:rsid w:val="00056EA8"/>
    <w:rsid w:val="00057117"/>
    <w:rsid w:val="00057317"/>
    <w:rsid w:val="00057F63"/>
    <w:rsid w:val="000602F8"/>
    <w:rsid w:val="00060BA2"/>
    <w:rsid w:val="00060FB9"/>
    <w:rsid w:val="000613BB"/>
    <w:rsid w:val="00061768"/>
    <w:rsid w:val="00061BB0"/>
    <w:rsid w:val="00061BE3"/>
    <w:rsid w:val="00061FAB"/>
    <w:rsid w:val="0006273F"/>
    <w:rsid w:val="00062907"/>
    <w:rsid w:val="00062E1B"/>
    <w:rsid w:val="000631A4"/>
    <w:rsid w:val="0006395E"/>
    <w:rsid w:val="00063FA7"/>
    <w:rsid w:val="000644F5"/>
    <w:rsid w:val="0006456F"/>
    <w:rsid w:val="000654C4"/>
    <w:rsid w:val="0006559F"/>
    <w:rsid w:val="00065724"/>
    <w:rsid w:val="00065BE4"/>
    <w:rsid w:val="00065DAA"/>
    <w:rsid w:val="00065F48"/>
    <w:rsid w:val="000664CB"/>
    <w:rsid w:val="00066F1D"/>
    <w:rsid w:val="000672E7"/>
    <w:rsid w:val="0006754A"/>
    <w:rsid w:val="00067AC1"/>
    <w:rsid w:val="0007001F"/>
    <w:rsid w:val="000701B4"/>
    <w:rsid w:val="00070BB0"/>
    <w:rsid w:val="00070C09"/>
    <w:rsid w:val="00071227"/>
    <w:rsid w:val="00071919"/>
    <w:rsid w:val="0007240E"/>
    <w:rsid w:val="0007299D"/>
    <w:rsid w:val="00072BA2"/>
    <w:rsid w:val="00072C27"/>
    <w:rsid w:val="00072D24"/>
    <w:rsid w:val="00072E91"/>
    <w:rsid w:val="00072F9D"/>
    <w:rsid w:val="0007321F"/>
    <w:rsid w:val="000733A3"/>
    <w:rsid w:val="00073596"/>
    <w:rsid w:val="000737AE"/>
    <w:rsid w:val="0007418B"/>
    <w:rsid w:val="000741BB"/>
    <w:rsid w:val="00074603"/>
    <w:rsid w:val="000749FE"/>
    <w:rsid w:val="00074C69"/>
    <w:rsid w:val="00074D9A"/>
    <w:rsid w:val="00075556"/>
    <w:rsid w:val="0007567B"/>
    <w:rsid w:val="000759CC"/>
    <w:rsid w:val="00075AE3"/>
    <w:rsid w:val="00075C07"/>
    <w:rsid w:val="00075C11"/>
    <w:rsid w:val="00075CA4"/>
    <w:rsid w:val="00076022"/>
    <w:rsid w:val="00076158"/>
    <w:rsid w:val="00076525"/>
    <w:rsid w:val="000767C1"/>
    <w:rsid w:val="00076840"/>
    <w:rsid w:val="00076A1C"/>
    <w:rsid w:val="00076B80"/>
    <w:rsid w:val="00076F24"/>
    <w:rsid w:val="00076F80"/>
    <w:rsid w:val="00077410"/>
    <w:rsid w:val="00077431"/>
    <w:rsid w:val="00077BD4"/>
    <w:rsid w:val="00077E01"/>
    <w:rsid w:val="0008008C"/>
    <w:rsid w:val="000800E6"/>
    <w:rsid w:val="0008018F"/>
    <w:rsid w:val="00080801"/>
    <w:rsid w:val="0008095C"/>
    <w:rsid w:val="00080FFD"/>
    <w:rsid w:val="00081BB2"/>
    <w:rsid w:val="00081DAB"/>
    <w:rsid w:val="00082F5E"/>
    <w:rsid w:val="0008363C"/>
    <w:rsid w:val="0008367C"/>
    <w:rsid w:val="000837EA"/>
    <w:rsid w:val="00083856"/>
    <w:rsid w:val="00083BF7"/>
    <w:rsid w:val="00083D44"/>
    <w:rsid w:val="00083DF1"/>
    <w:rsid w:val="00084B9D"/>
    <w:rsid w:val="00085271"/>
    <w:rsid w:val="000855FF"/>
    <w:rsid w:val="00085C21"/>
    <w:rsid w:val="000862D3"/>
    <w:rsid w:val="0008674F"/>
    <w:rsid w:val="00086763"/>
    <w:rsid w:val="00086A78"/>
    <w:rsid w:val="00087065"/>
    <w:rsid w:val="000872B3"/>
    <w:rsid w:val="00087EA0"/>
    <w:rsid w:val="00087F1D"/>
    <w:rsid w:val="00090B83"/>
    <w:rsid w:val="00091001"/>
    <w:rsid w:val="00091483"/>
    <w:rsid w:val="000916DE"/>
    <w:rsid w:val="0009184B"/>
    <w:rsid w:val="000920DC"/>
    <w:rsid w:val="000923B6"/>
    <w:rsid w:val="0009279D"/>
    <w:rsid w:val="00092A76"/>
    <w:rsid w:val="00092BB3"/>
    <w:rsid w:val="00092D49"/>
    <w:rsid w:val="00092F9E"/>
    <w:rsid w:val="00093660"/>
    <w:rsid w:val="00093AC2"/>
    <w:rsid w:val="00093E14"/>
    <w:rsid w:val="00094248"/>
    <w:rsid w:val="0009494B"/>
    <w:rsid w:val="00094CB9"/>
    <w:rsid w:val="00094EFE"/>
    <w:rsid w:val="00095794"/>
    <w:rsid w:val="000960A9"/>
    <w:rsid w:val="000964DC"/>
    <w:rsid w:val="000965B5"/>
    <w:rsid w:val="00096723"/>
    <w:rsid w:val="00096729"/>
    <w:rsid w:val="00096996"/>
    <w:rsid w:val="00096C32"/>
    <w:rsid w:val="00096FA7"/>
    <w:rsid w:val="000974BE"/>
    <w:rsid w:val="000978DB"/>
    <w:rsid w:val="00097B67"/>
    <w:rsid w:val="000A02BF"/>
    <w:rsid w:val="000A07C4"/>
    <w:rsid w:val="000A085B"/>
    <w:rsid w:val="000A127F"/>
    <w:rsid w:val="000A1B32"/>
    <w:rsid w:val="000A1E2C"/>
    <w:rsid w:val="000A205F"/>
    <w:rsid w:val="000A259F"/>
    <w:rsid w:val="000A2726"/>
    <w:rsid w:val="000A2B99"/>
    <w:rsid w:val="000A3001"/>
    <w:rsid w:val="000A303F"/>
    <w:rsid w:val="000A3047"/>
    <w:rsid w:val="000A30E0"/>
    <w:rsid w:val="000A3681"/>
    <w:rsid w:val="000A3A10"/>
    <w:rsid w:val="000A3C64"/>
    <w:rsid w:val="000A3C66"/>
    <w:rsid w:val="000A3F25"/>
    <w:rsid w:val="000A4595"/>
    <w:rsid w:val="000A46E7"/>
    <w:rsid w:val="000A4C3B"/>
    <w:rsid w:val="000A557D"/>
    <w:rsid w:val="000A55EC"/>
    <w:rsid w:val="000A5988"/>
    <w:rsid w:val="000A5E0C"/>
    <w:rsid w:val="000A64DF"/>
    <w:rsid w:val="000A6EAD"/>
    <w:rsid w:val="000A7208"/>
    <w:rsid w:val="000A7BAE"/>
    <w:rsid w:val="000A7EDE"/>
    <w:rsid w:val="000A7FED"/>
    <w:rsid w:val="000B0486"/>
    <w:rsid w:val="000B0543"/>
    <w:rsid w:val="000B08CD"/>
    <w:rsid w:val="000B0D85"/>
    <w:rsid w:val="000B118D"/>
    <w:rsid w:val="000B11F6"/>
    <w:rsid w:val="000B133C"/>
    <w:rsid w:val="000B14B9"/>
    <w:rsid w:val="000B1651"/>
    <w:rsid w:val="000B1CF8"/>
    <w:rsid w:val="000B288D"/>
    <w:rsid w:val="000B318D"/>
    <w:rsid w:val="000B31E1"/>
    <w:rsid w:val="000B326E"/>
    <w:rsid w:val="000B3FEF"/>
    <w:rsid w:val="000B43B8"/>
    <w:rsid w:val="000B48D2"/>
    <w:rsid w:val="000B4973"/>
    <w:rsid w:val="000B5765"/>
    <w:rsid w:val="000B6917"/>
    <w:rsid w:val="000B6DCA"/>
    <w:rsid w:val="000B771D"/>
    <w:rsid w:val="000B7CD2"/>
    <w:rsid w:val="000C06E3"/>
    <w:rsid w:val="000C06E5"/>
    <w:rsid w:val="000C08CB"/>
    <w:rsid w:val="000C0A8F"/>
    <w:rsid w:val="000C0B80"/>
    <w:rsid w:val="000C1223"/>
    <w:rsid w:val="000C13A2"/>
    <w:rsid w:val="000C145B"/>
    <w:rsid w:val="000C1915"/>
    <w:rsid w:val="000C20F2"/>
    <w:rsid w:val="000C2383"/>
    <w:rsid w:val="000C26FE"/>
    <w:rsid w:val="000C2F06"/>
    <w:rsid w:val="000C3332"/>
    <w:rsid w:val="000C3B0E"/>
    <w:rsid w:val="000C3F2B"/>
    <w:rsid w:val="000C43FD"/>
    <w:rsid w:val="000C44C2"/>
    <w:rsid w:val="000C46C1"/>
    <w:rsid w:val="000C48B6"/>
    <w:rsid w:val="000C4AE2"/>
    <w:rsid w:val="000C5054"/>
    <w:rsid w:val="000C531B"/>
    <w:rsid w:val="000C57A3"/>
    <w:rsid w:val="000C58BE"/>
    <w:rsid w:val="000C5F98"/>
    <w:rsid w:val="000C6CCF"/>
    <w:rsid w:val="000C6E82"/>
    <w:rsid w:val="000C76CF"/>
    <w:rsid w:val="000C7B16"/>
    <w:rsid w:val="000D0297"/>
    <w:rsid w:val="000D0301"/>
    <w:rsid w:val="000D09EE"/>
    <w:rsid w:val="000D1543"/>
    <w:rsid w:val="000D1667"/>
    <w:rsid w:val="000D2072"/>
    <w:rsid w:val="000D2081"/>
    <w:rsid w:val="000D2451"/>
    <w:rsid w:val="000D2AD3"/>
    <w:rsid w:val="000D2C55"/>
    <w:rsid w:val="000D30FC"/>
    <w:rsid w:val="000D3225"/>
    <w:rsid w:val="000D363A"/>
    <w:rsid w:val="000D3F7C"/>
    <w:rsid w:val="000D49C2"/>
    <w:rsid w:val="000D4FDA"/>
    <w:rsid w:val="000D5873"/>
    <w:rsid w:val="000D59D0"/>
    <w:rsid w:val="000D5CC1"/>
    <w:rsid w:val="000D5D81"/>
    <w:rsid w:val="000D604A"/>
    <w:rsid w:val="000D617E"/>
    <w:rsid w:val="000D6459"/>
    <w:rsid w:val="000D6984"/>
    <w:rsid w:val="000D6D62"/>
    <w:rsid w:val="000D761F"/>
    <w:rsid w:val="000D77DF"/>
    <w:rsid w:val="000D79CC"/>
    <w:rsid w:val="000D7AC6"/>
    <w:rsid w:val="000D7C1F"/>
    <w:rsid w:val="000D7F05"/>
    <w:rsid w:val="000E01A9"/>
    <w:rsid w:val="000E027F"/>
    <w:rsid w:val="000E08E0"/>
    <w:rsid w:val="000E0CF2"/>
    <w:rsid w:val="000E12B1"/>
    <w:rsid w:val="000E238E"/>
    <w:rsid w:val="000E2569"/>
    <w:rsid w:val="000E29C6"/>
    <w:rsid w:val="000E2A68"/>
    <w:rsid w:val="000E2B3A"/>
    <w:rsid w:val="000E2EA5"/>
    <w:rsid w:val="000E3471"/>
    <w:rsid w:val="000E3751"/>
    <w:rsid w:val="000E3A9D"/>
    <w:rsid w:val="000E4901"/>
    <w:rsid w:val="000E4C0E"/>
    <w:rsid w:val="000E4C39"/>
    <w:rsid w:val="000E4E1C"/>
    <w:rsid w:val="000E54FB"/>
    <w:rsid w:val="000E58A4"/>
    <w:rsid w:val="000E59A3"/>
    <w:rsid w:val="000E5A87"/>
    <w:rsid w:val="000E62C3"/>
    <w:rsid w:val="000E67F9"/>
    <w:rsid w:val="000E6A34"/>
    <w:rsid w:val="000E6A80"/>
    <w:rsid w:val="000E75D7"/>
    <w:rsid w:val="000E78AD"/>
    <w:rsid w:val="000E78C9"/>
    <w:rsid w:val="000E7B00"/>
    <w:rsid w:val="000E7CAE"/>
    <w:rsid w:val="000F002A"/>
    <w:rsid w:val="000F0084"/>
    <w:rsid w:val="000F0405"/>
    <w:rsid w:val="000F04D5"/>
    <w:rsid w:val="000F0885"/>
    <w:rsid w:val="000F0B7F"/>
    <w:rsid w:val="000F0BF9"/>
    <w:rsid w:val="000F10DF"/>
    <w:rsid w:val="000F1104"/>
    <w:rsid w:val="000F15D7"/>
    <w:rsid w:val="000F205C"/>
    <w:rsid w:val="000F2108"/>
    <w:rsid w:val="000F233B"/>
    <w:rsid w:val="000F241E"/>
    <w:rsid w:val="000F2761"/>
    <w:rsid w:val="000F2CB4"/>
    <w:rsid w:val="000F2F96"/>
    <w:rsid w:val="000F30B2"/>
    <w:rsid w:val="000F3463"/>
    <w:rsid w:val="000F3B91"/>
    <w:rsid w:val="000F4212"/>
    <w:rsid w:val="000F461C"/>
    <w:rsid w:val="000F4D20"/>
    <w:rsid w:val="000F51DF"/>
    <w:rsid w:val="000F535E"/>
    <w:rsid w:val="000F5584"/>
    <w:rsid w:val="000F5962"/>
    <w:rsid w:val="000F5D29"/>
    <w:rsid w:val="000F5F09"/>
    <w:rsid w:val="000F6063"/>
    <w:rsid w:val="000F6071"/>
    <w:rsid w:val="000F6712"/>
    <w:rsid w:val="000F67DD"/>
    <w:rsid w:val="000F6918"/>
    <w:rsid w:val="000F697F"/>
    <w:rsid w:val="000F6B73"/>
    <w:rsid w:val="000F7421"/>
    <w:rsid w:val="000F7A3D"/>
    <w:rsid w:val="001007DD"/>
    <w:rsid w:val="001009B2"/>
    <w:rsid w:val="00100C28"/>
    <w:rsid w:val="00101339"/>
    <w:rsid w:val="001017D4"/>
    <w:rsid w:val="00101859"/>
    <w:rsid w:val="00101EA0"/>
    <w:rsid w:val="00101FF8"/>
    <w:rsid w:val="0010200C"/>
    <w:rsid w:val="0010267F"/>
    <w:rsid w:val="00102816"/>
    <w:rsid w:val="00102D92"/>
    <w:rsid w:val="00102E64"/>
    <w:rsid w:val="00102ECD"/>
    <w:rsid w:val="001030B2"/>
    <w:rsid w:val="001031B0"/>
    <w:rsid w:val="00103310"/>
    <w:rsid w:val="001034F6"/>
    <w:rsid w:val="00103607"/>
    <w:rsid w:val="00103812"/>
    <w:rsid w:val="001038DB"/>
    <w:rsid w:val="00103B7C"/>
    <w:rsid w:val="001044C0"/>
    <w:rsid w:val="001045F6"/>
    <w:rsid w:val="00104888"/>
    <w:rsid w:val="00104912"/>
    <w:rsid w:val="0010499D"/>
    <w:rsid w:val="00104B41"/>
    <w:rsid w:val="00104E48"/>
    <w:rsid w:val="00105687"/>
    <w:rsid w:val="00105C49"/>
    <w:rsid w:val="00105E15"/>
    <w:rsid w:val="0010603F"/>
    <w:rsid w:val="00106B91"/>
    <w:rsid w:val="00106C93"/>
    <w:rsid w:val="00106F01"/>
    <w:rsid w:val="00107133"/>
    <w:rsid w:val="001073CB"/>
    <w:rsid w:val="00107B5A"/>
    <w:rsid w:val="00107CF7"/>
    <w:rsid w:val="00107D47"/>
    <w:rsid w:val="00110428"/>
    <w:rsid w:val="00110893"/>
    <w:rsid w:val="00110C35"/>
    <w:rsid w:val="00110D76"/>
    <w:rsid w:val="001112AE"/>
    <w:rsid w:val="0011144E"/>
    <w:rsid w:val="001115F2"/>
    <w:rsid w:val="0011173B"/>
    <w:rsid w:val="00111C1F"/>
    <w:rsid w:val="00111EDB"/>
    <w:rsid w:val="00111FC1"/>
    <w:rsid w:val="001129CF"/>
    <w:rsid w:val="00112A3B"/>
    <w:rsid w:val="00112BB5"/>
    <w:rsid w:val="00112E30"/>
    <w:rsid w:val="00112EBB"/>
    <w:rsid w:val="00112FB7"/>
    <w:rsid w:val="001138B7"/>
    <w:rsid w:val="001138F0"/>
    <w:rsid w:val="00113C0D"/>
    <w:rsid w:val="00113D1F"/>
    <w:rsid w:val="00113DA6"/>
    <w:rsid w:val="00113F93"/>
    <w:rsid w:val="00114E6E"/>
    <w:rsid w:val="00115440"/>
    <w:rsid w:val="001156C6"/>
    <w:rsid w:val="00115D0A"/>
    <w:rsid w:val="00116834"/>
    <w:rsid w:val="0011684C"/>
    <w:rsid w:val="001169C9"/>
    <w:rsid w:val="00117474"/>
    <w:rsid w:val="00117954"/>
    <w:rsid w:val="00117E14"/>
    <w:rsid w:val="001201DF"/>
    <w:rsid w:val="00120680"/>
    <w:rsid w:val="00120A11"/>
    <w:rsid w:val="00120AD8"/>
    <w:rsid w:val="00120B31"/>
    <w:rsid w:val="00120D2E"/>
    <w:rsid w:val="001210AD"/>
    <w:rsid w:val="0012126A"/>
    <w:rsid w:val="001213A2"/>
    <w:rsid w:val="00121625"/>
    <w:rsid w:val="00121CAD"/>
    <w:rsid w:val="00122081"/>
    <w:rsid w:val="00122097"/>
    <w:rsid w:val="00122171"/>
    <w:rsid w:val="0012220C"/>
    <w:rsid w:val="00122374"/>
    <w:rsid w:val="001228FE"/>
    <w:rsid w:val="001229CD"/>
    <w:rsid w:val="00122A71"/>
    <w:rsid w:val="00122C10"/>
    <w:rsid w:val="00122E87"/>
    <w:rsid w:val="00123059"/>
    <w:rsid w:val="00123346"/>
    <w:rsid w:val="00123458"/>
    <w:rsid w:val="001236F0"/>
    <w:rsid w:val="001237F7"/>
    <w:rsid w:val="001239EB"/>
    <w:rsid w:val="00124389"/>
    <w:rsid w:val="00124A0E"/>
    <w:rsid w:val="00124C3C"/>
    <w:rsid w:val="00124CA2"/>
    <w:rsid w:val="00125C07"/>
    <w:rsid w:val="00126236"/>
    <w:rsid w:val="0012695E"/>
    <w:rsid w:val="00126A51"/>
    <w:rsid w:val="00127B12"/>
    <w:rsid w:val="00127B6C"/>
    <w:rsid w:val="00127EF0"/>
    <w:rsid w:val="0013037C"/>
    <w:rsid w:val="0013065D"/>
    <w:rsid w:val="0013088E"/>
    <w:rsid w:val="00130D02"/>
    <w:rsid w:val="0013112E"/>
    <w:rsid w:val="001313C8"/>
    <w:rsid w:val="001318A6"/>
    <w:rsid w:val="00131BD6"/>
    <w:rsid w:val="001320B9"/>
    <w:rsid w:val="001324C7"/>
    <w:rsid w:val="00132575"/>
    <w:rsid w:val="00133EE4"/>
    <w:rsid w:val="00134161"/>
    <w:rsid w:val="001344D9"/>
    <w:rsid w:val="00134953"/>
    <w:rsid w:val="00134D39"/>
    <w:rsid w:val="00134DA7"/>
    <w:rsid w:val="00135616"/>
    <w:rsid w:val="00135910"/>
    <w:rsid w:val="00136202"/>
    <w:rsid w:val="001367F8"/>
    <w:rsid w:val="001369B7"/>
    <w:rsid w:val="00136A0B"/>
    <w:rsid w:val="0013722C"/>
    <w:rsid w:val="0013744F"/>
    <w:rsid w:val="0013755B"/>
    <w:rsid w:val="001376BA"/>
    <w:rsid w:val="00137B0C"/>
    <w:rsid w:val="00137EF5"/>
    <w:rsid w:val="00140F36"/>
    <w:rsid w:val="001416B8"/>
    <w:rsid w:val="001416C7"/>
    <w:rsid w:val="0014240A"/>
    <w:rsid w:val="00142E2E"/>
    <w:rsid w:val="00142E8A"/>
    <w:rsid w:val="001435F5"/>
    <w:rsid w:val="00143AAB"/>
    <w:rsid w:val="00143C80"/>
    <w:rsid w:val="0014419C"/>
    <w:rsid w:val="00144622"/>
    <w:rsid w:val="00144B09"/>
    <w:rsid w:val="00144ED3"/>
    <w:rsid w:val="0014518D"/>
    <w:rsid w:val="0014530C"/>
    <w:rsid w:val="00145781"/>
    <w:rsid w:val="00145936"/>
    <w:rsid w:val="00145D5A"/>
    <w:rsid w:val="00146C07"/>
    <w:rsid w:val="001473F7"/>
    <w:rsid w:val="00147707"/>
    <w:rsid w:val="00147F5E"/>
    <w:rsid w:val="001501E1"/>
    <w:rsid w:val="00150491"/>
    <w:rsid w:val="00150D2F"/>
    <w:rsid w:val="00150DE4"/>
    <w:rsid w:val="0015116E"/>
    <w:rsid w:val="001517E2"/>
    <w:rsid w:val="00151B33"/>
    <w:rsid w:val="00151C0E"/>
    <w:rsid w:val="00151E2B"/>
    <w:rsid w:val="00151E8C"/>
    <w:rsid w:val="001527E8"/>
    <w:rsid w:val="00152E10"/>
    <w:rsid w:val="001533B3"/>
    <w:rsid w:val="0015379A"/>
    <w:rsid w:val="00153AB6"/>
    <w:rsid w:val="0015436D"/>
    <w:rsid w:val="001543EB"/>
    <w:rsid w:val="00154EFE"/>
    <w:rsid w:val="0015533E"/>
    <w:rsid w:val="001554E8"/>
    <w:rsid w:val="00155916"/>
    <w:rsid w:val="0015595F"/>
    <w:rsid w:val="00155B29"/>
    <w:rsid w:val="00156FF9"/>
    <w:rsid w:val="00157869"/>
    <w:rsid w:val="00157E1D"/>
    <w:rsid w:val="0016030D"/>
    <w:rsid w:val="00160AFD"/>
    <w:rsid w:val="00160B0D"/>
    <w:rsid w:val="001611A7"/>
    <w:rsid w:val="001615CD"/>
    <w:rsid w:val="001621CC"/>
    <w:rsid w:val="0016292D"/>
    <w:rsid w:val="00162B05"/>
    <w:rsid w:val="00162E91"/>
    <w:rsid w:val="00162FE4"/>
    <w:rsid w:val="001637E6"/>
    <w:rsid w:val="00163B48"/>
    <w:rsid w:val="001646F8"/>
    <w:rsid w:val="0016487F"/>
    <w:rsid w:val="0016496E"/>
    <w:rsid w:val="00164A22"/>
    <w:rsid w:val="00164E0E"/>
    <w:rsid w:val="00164E83"/>
    <w:rsid w:val="00165137"/>
    <w:rsid w:val="0016541F"/>
    <w:rsid w:val="001657F6"/>
    <w:rsid w:val="00165BB7"/>
    <w:rsid w:val="00165D54"/>
    <w:rsid w:val="00165F52"/>
    <w:rsid w:val="0016625E"/>
    <w:rsid w:val="00166318"/>
    <w:rsid w:val="00166338"/>
    <w:rsid w:val="00166845"/>
    <w:rsid w:val="00166E10"/>
    <w:rsid w:val="00166E6F"/>
    <w:rsid w:val="00166F88"/>
    <w:rsid w:val="00167357"/>
    <w:rsid w:val="00167D98"/>
    <w:rsid w:val="00170A42"/>
    <w:rsid w:val="00170CC3"/>
    <w:rsid w:val="00170EE3"/>
    <w:rsid w:val="001713BB"/>
    <w:rsid w:val="00171442"/>
    <w:rsid w:val="001721C8"/>
    <w:rsid w:val="00172214"/>
    <w:rsid w:val="0017233C"/>
    <w:rsid w:val="001723F2"/>
    <w:rsid w:val="00172A2D"/>
    <w:rsid w:val="00173380"/>
    <w:rsid w:val="001735FD"/>
    <w:rsid w:val="00173A57"/>
    <w:rsid w:val="00173CD5"/>
    <w:rsid w:val="00174332"/>
    <w:rsid w:val="001745E4"/>
    <w:rsid w:val="00176384"/>
    <w:rsid w:val="0017663E"/>
    <w:rsid w:val="00176DA9"/>
    <w:rsid w:val="00177289"/>
    <w:rsid w:val="001772EB"/>
    <w:rsid w:val="001773BE"/>
    <w:rsid w:val="00177470"/>
    <w:rsid w:val="00177656"/>
    <w:rsid w:val="00177A92"/>
    <w:rsid w:val="00177EBF"/>
    <w:rsid w:val="00177F09"/>
    <w:rsid w:val="00180721"/>
    <w:rsid w:val="00180772"/>
    <w:rsid w:val="0018080E"/>
    <w:rsid w:val="001816F8"/>
    <w:rsid w:val="001817D4"/>
    <w:rsid w:val="00181856"/>
    <w:rsid w:val="001820DD"/>
    <w:rsid w:val="001829F2"/>
    <w:rsid w:val="00182D08"/>
    <w:rsid w:val="00182FC1"/>
    <w:rsid w:val="00183B7C"/>
    <w:rsid w:val="00184052"/>
    <w:rsid w:val="00184187"/>
    <w:rsid w:val="001845D0"/>
    <w:rsid w:val="00184663"/>
    <w:rsid w:val="00184C13"/>
    <w:rsid w:val="001851B7"/>
    <w:rsid w:val="001856A4"/>
    <w:rsid w:val="001859F8"/>
    <w:rsid w:val="00185C70"/>
    <w:rsid w:val="001869BE"/>
    <w:rsid w:val="00186BAC"/>
    <w:rsid w:val="00187695"/>
    <w:rsid w:val="0018792B"/>
    <w:rsid w:val="001900D9"/>
    <w:rsid w:val="00190F3F"/>
    <w:rsid w:val="001910F4"/>
    <w:rsid w:val="001912EA"/>
    <w:rsid w:val="00191B06"/>
    <w:rsid w:val="00191E62"/>
    <w:rsid w:val="001923ED"/>
    <w:rsid w:val="00192615"/>
    <w:rsid w:val="00192857"/>
    <w:rsid w:val="0019328C"/>
    <w:rsid w:val="00193537"/>
    <w:rsid w:val="00194980"/>
    <w:rsid w:val="00194B2D"/>
    <w:rsid w:val="00194E81"/>
    <w:rsid w:val="00195BCC"/>
    <w:rsid w:val="0019631C"/>
    <w:rsid w:val="001971F1"/>
    <w:rsid w:val="00197954"/>
    <w:rsid w:val="00197E6F"/>
    <w:rsid w:val="001A056A"/>
    <w:rsid w:val="001A0ACE"/>
    <w:rsid w:val="001A0B36"/>
    <w:rsid w:val="001A13A9"/>
    <w:rsid w:val="001A13C4"/>
    <w:rsid w:val="001A13D6"/>
    <w:rsid w:val="001A1477"/>
    <w:rsid w:val="001A1593"/>
    <w:rsid w:val="001A18F7"/>
    <w:rsid w:val="001A1B7F"/>
    <w:rsid w:val="001A1C0F"/>
    <w:rsid w:val="001A1E19"/>
    <w:rsid w:val="001A3419"/>
    <w:rsid w:val="001A3DCC"/>
    <w:rsid w:val="001A415B"/>
    <w:rsid w:val="001A426E"/>
    <w:rsid w:val="001A47A8"/>
    <w:rsid w:val="001A4BC2"/>
    <w:rsid w:val="001A4C50"/>
    <w:rsid w:val="001A4DD0"/>
    <w:rsid w:val="001A4E0C"/>
    <w:rsid w:val="001A4FEF"/>
    <w:rsid w:val="001A5433"/>
    <w:rsid w:val="001A562A"/>
    <w:rsid w:val="001A5B06"/>
    <w:rsid w:val="001A5ED0"/>
    <w:rsid w:val="001A62DA"/>
    <w:rsid w:val="001A6A5D"/>
    <w:rsid w:val="001A6E53"/>
    <w:rsid w:val="001A7EEB"/>
    <w:rsid w:val="001B0118"/>
    <w:rsid w:val="001B0696"/>
    <w:rsid w:val="001B06A3"/>
    <w:rsid w:val="001B073D"/>
    <w:rsid w:val="001B09FE"/>
    <w:rsid w:val="001B0A24"/>
    <w:rsid w:val="001B0D1A"/>
    <w:rsid w:val="001B113F"/>
    <w:rsid w:val="001B12BC"/>
    <w:rsid w:val="001B142D"/>
    <w:rsid w:val="001B166D"/>
    <w:rsid w:val="001B16A6"/>
    <w:rsid w:val="001B17C9"/>
    <w:rsid w:val="001B1F69"/>
    <w:rsid w:val="001B24B8"/>
    <w:rsid w:val="001B3257"/>
    <w:rsid w:val="001B3386"/>
    <w:rsid w:val="001B34D7"/>
    <w:rsid w:val="001B374B"/>
    <w:rsid w:val="001B3BC5"/>
    <w:rsid w:val="001B4228"/>
    <w:rsid w:val="001B4327"/>
    <w:rsid w:val="001B4A36"/>
    <w:rsid w:val="001B4CDE"/>
    <w:rsid w:val="001B4E8C"/>
    <w:rsid w:val="001B55BC"/>
    <w:rsid w:val="001B564D"/>
    <w:rsid w:val="001B5A96"/>
    <w:rsid w:val="001B5B2A"/>
    <w:rsid w:val="001B5F93"/>
    <w:rsid w:val="001B61BB"/>
    <w:rsid w:val="001B65FF"/>
    <w:rsid w:val="001B7205"/>
    <w:rsid w:val="001B73C8"/>
    <w:rsid w:val="001B780D"/>
    <w:rsid w:val="001B7D46"/>
    <w:rsid w:val="001B7FDF"/>
    <w:rsid w:val="001C04DD"/>
    <w:rsid w:val="001C0549"/>
    <w:rsid w:val="001C0663"/>
    <w:rsid w:val="001C12AA"/>
    <w:rsid w:val="001C1610"/>
    <w:rsid w:val="001C1705"/>
    <w:rsid w:val="001C1BF9"/>
    <w:rsid w:val="001C1D97"/>
    <w:rsid w:val="001C1F96"/>
    <w:rsid w:val="001C20F1"/>
    <w:rsid w:val="001C2514"/>
    <w:rsid w:val="001C2684"/>
    <w:rsid w:val="001C2B41"/>
    <w:rsid w:val="001C2FA7"/>
    <w:rsid w:val="001C32BB"/>
    <w:rsid w:val="001C3D7D"/>
    <w:rsid w:val="001C4167"/>
    <w:rsid w:val="001C41FE"/>
    <w:rsid w:val="001C46AE"/>
    <w:rsid w:val="001C4DDF"/>
    <w:rsid w:val="001C4DFE"/>
    <w:rsid w:val="001C4E42"/>
    <w:rsid w:val="001C561D"/>
    <w:rsid w:val="001C5644"/>
    <w:rsid w:val="001C5F5B"/>
    <w:rsid w:val="001C63B6"/>
    <w:rsid w:val="001C7C3C"/>
    <w:rsid w:val="001C7E6A"/>
    <w:rsid w:val="001D00E6"/>
    <w:rsid w:val="001D00EF"/>
    <w:rsid w:val="001D0506"/>
    <w:rsid w:val="001D060E"/>
    <w:rsid w:val="001D061A"/>
    <w:rsid w:val="001D0C61"/>
    <w:rsid w:val="001D10DD"/>
    <w:rsid w:val="001D1296"/>
    <w:rsid w:val="001D147D"/>
    <w:rsid w:val="001D1482"/>
    <w:rsid w:val="001D17F5"/>
    <w:rsid w:val="001D1889"/>
    <w:rsid w:val="001D217C"/>
    <w:rsid w:val="001D23AF"/>
    <w:rsid w:val="001D24FB"/>
    <w:rsid w:val="001D26BD"/>
    <w:rsid w:val="001D28C5"/>
    <w:rsid w:val="001D2B15"/>
    <w:rsid w:val="001D2B30"/>
    <w:rsid w:val="001D350C"/>
    <w:rsid w:val="001D39BD"/>
    <w:rsid w:val="001D42BD"/>
    <w:rsid w:val="001D4910"/>
    <w:rsid w:val="001D4DB9"/>
    <w:rsid w:val="001D5AE7"/>
    <w:rsid w:val="001D5F76"/>
    <w:rsid w:val="001D66C9"/>
    <w:rsid w:val="001D6848"/>
    <w:rsid w:val="001D6F50"/>
    <w:rsid w:val="001D7E50"/>
    <w:rsid w:val="001D7EC3"/>
    <w:rsid w:val="001E07F8"/>
    <w:rsid w:val="001E0B22"/>
    <w:rsid w:val="001E0CAE"/>
    <w:rsid w:val="001E113B"/>
    <w:rsid w:val="001E11C1"/>
    <w:rsid w:val="001E1947"/>
    <w:rsid w:val="001E1BBB"/>
    <w:rsid w:val="001E1D64"/>
    <w:rsid w:val="001E21B9"/>
    <w:rsid w:val="001E22DB"/>
    <w:rsid w:val="001E25B1"/>
    <w:rsid w:val="001E2BDD"/>
    <w:rsid w:val="001E2C94"/>
    <w:rsid w:val="001E316A"/>
    <w:rsid w:val="001E328E"/>
    <w:rsid w:val="001E35BC"/>
    <w:rsid w:val="001E3727"/>
    <w:rsid w:val="001E38E1"/>
    <w:rsid w:val="001E3A1B"/>
    <w:rsid w:val="001E49CA"/>
    <w:rsid w:val="001E540B"/>
    <w:rsid w:val="001E56C2"/>
    <w:rsid w:val="001E583E"/>
    <w:rsid w:val="001E5F0E"/>
    <w:rsid w:val="001E6303"/>
    <w:rsid w:val="001E63E8"/>
    <w:rsid w:val="001E6768"/>
    <w:rsid w:val="001E687A"/>
    <w:rsid w:val="001E696C"/>
    <w:rsid w:val="001E6D72"/>
    <w:rsid w:val="001E7798"/>
    <w:rsid w:val="001E7859"/>
    <w:rsid w:val="001F0297"/>
    <w:rsid w:val="001F02EA"/>
    <w:rsid w:val="001F04D5"/>
    <w:rsid w:val="001F0A06"/>
    <w:rsid w:val="001F10B7"/>
    <w:rsid w:val="001F1B9A"/>
    <w:rsid w:val="001F1E88"/>
    <w:rsid w:val="001F23D5"/>
    <w:rsid w:val="001F2444"/>
    <w:rsid w:val="001F2BDC"/>
    <w:rsid w:val="001F300B"/>
    <w:rsid w:val="001F3BDB"/>
    <w:rsid w:val="001F3CFF"/>
    <w:rsid w:val="001F3D98"/>
    <w:rsid w:val="001F4420"/>
    <w:rsid w:val="001F44DA"/>
    <w:rsid w:val="001F4664"/>
    <w:rsid w:val="001F4802"/>
    <w:rsid w:val="001F4CF9"/>
    <w:rsid w:val="001F4F55"/>
    <w:rsid w:val="001F51C3"/>
    <w:rsid w:val="001F5A79"/>
    <w:rsid w:val="001F5AA2"/>
    <w:rsid w:val="001F5C9A"/>
    <w:rsid w:val="001F6109"/>
    <w:rsid w:val="001F634F"/>
    <w:rsid w:val="001F64B3"/>
    <w:rsid w:val="001F68CB"/>
    <w:rsid w:val="001F7096"/>
    <w:rsid w:val="001F7A00"/>
    <w:rsid w:val="002001EA"/>
    <w:rsid w:val="0020047F"/>
    <w:rsid w:val="002008D3"/>
    <w:rsid w:val="0020099C"/>
    <w:rsid w:val="002009DC"/>
    <w:rsid w:val="00200FF7"/>
    <w:rsid w:val="00201086"/>
    <w:rsid w:val="00201933"/>
    <w:rsid w:val="00202215"/>
    <w:rsid w:val="00202355"/>
    <w:rsid w:val="0020295D"/>
    <w:rsid w:val="00202FFC"/>
    <w:rsid w:val="002033B9"/>
    <w:rsid w:val="00203639"/>
    <w:rsid w:val="0020400C"/>
    <w:rsid w:val="00204180"/>
    <w:rsid w:val="002042A3"/>
    <w:rsid w:val="0020433C"/>
    <w:rsid w:val="00204399"/>
    <w:rsid w:val="002045D6"/>
    <w:rsid w:val="002057D4"/>
    <w:rsid w:val="002062CD"/>
    <w:rsid w:val="00206518"/>
    <w:rsid w:val="00206653"/>
    <w:rsid w:val="00206972"/>
    <w:rsid w:val="00206AF3"/>
    <w:rsid w:val="00206B24"/>
    <w:rsid w:val="00206E09"/>
    <w:rsid w:val="00206E79"/>
    <w:rsid w:val="00207000"/>
    <w:rsid w:val="00207213"/>
    <w:rsid w:val="002074FA"/>
    <w:rsid w:val="002075C0"/>
    <w:rsid w:val="00207728"/>
    <w:rsid w:val="00207A30"/>
    <w:rsid w:val="00207BFB"/>
    <w:rsid w:val="00211118"/>
    <w:rsid w:val="00211182"/>
    <w:rsid w:val="0021180A"/>
    <w:rsid w:val="00211A55"/>
    <w:rsid w:val="00211D8E"/>
    <w:rsid w:val="002121C8"/>
    <w:rsid w:val="00212247"/>
    <w:rsid w:val="00212652"/>
    <w:rsid w:val="0021295D"/>
    <w:rsid w:val="00213035"/>
    <w:rsid w:val="00213060"/>
    <w:rsid w:val="0021336D"/>
    <w:rsid w:val="002133F6"/>
    <w:rsid w:val="0021341C"/>
    <w:rsid w:val="00213527"/>
    <w:rsid w:val="00213740"/>
    <w:rsid w:val="0021377B"/>
    <w:rsid w:val="002139C8"/>
    <w:rsid w:val="00214361"/>
    <w:rsid w:val="002144CB"/>
    <w:rsid w:val="002158ED"/>
    <w:rsid w:val="0021604F"/>
    <w:rsid w:val="00216A9C"/>
    <w:rsid w:val="00216BFC"/>
    <w:rsid w:val="00217256"/>
    <w:rsid w:val="002174E2"/>
    <w:rsid w:val="00217F20"/>
    <w:rsid w:val="0022016B"/>
    <w:rsid w:val="00220542"/>
    <w:rsid w:val="00220903"/>
    <w:rsid w:val="00220A84"/>
    <w:rsid w:val="00220C55"/>
    <w:rsid w:val="00220E30"/>
    <w:rsid w:val="0022114C"/>
    <w:rsid w:val="00221547"/>
    <w:rsid w:val="00222480"/>
    <w:rsid w:val="00222905"/>
    <w:rsid w:val="00222CCB"/>
    <w:rsid w:val="00222FD3"/>
    <w:rsid w:val="00223417"/>
    <w:rsid w:val="002236BB"/>
    <w:rsid w:val="00224624"/>
    <w:rsid w:val="002247AF"/>
    <w:rsid w:val="002248BF"/>
    <w:rsid w:val="00224DA2"/>
    <w:rsid w:val="00224F36"/>
    <w:rsid w:val="002252C1"/>
    <w:rsid w:val="002257EB"/>
    <w:rsid w:val="00225D88"/>
    <w:rsid w:val="00226263"/>
    <w:rsid w:val="002263E0"/>
    <w:rsid w:val="0022655D"/>
    <w:rsid w:val="00226F4B"/>
    <w:rsid w:val="0022791B"/>
    <w:rsid w:val="00227C1F"/>
    <w:rsid w:val="00227DF9"/>
    <w:rsid w:val="00230171"/>
    <w:rsid w:val="00230277"/>
    <w:rsid w:val="002302B7"/>
    <w:rsid w:val="002303CB"/>
    <w:rsid w:val="00230A0E"/>
    <w:rsid w:val="00230EB5"/>
    <w:rsid w:val="002314F5"/>
    <w:rsid w:val="00231CF8"/>
    <w:rsid w:val="002320A5"/>
    <w:rsid w:val="00232AEE"/>
    <w:rsid w:val="002333AF"/>
    <w:rsid w:val="00233D49"/>
    <w:rsid w:val="002340F8"/>
    <w:rsid w:val="00234BA8"/>
    <w:rsid w:val="00234BC7"/>
    <w:rsid w:val="00234FE8"/>
    <w:rsid w:val="002351D4"/>
    <w:rsid w:val="002363F8"/>
    <w:rsid w:val="0023690C"/>
    <w:rsid w:val="00236BCA"/>
    <w:rsid w:val="00237CA1"/>
    <w:rsid w:val="00237FAF"/>
    <w:rsid w:val="00240508"/>
    <w:rsid w:val="0024074E"/>
    <w:rsid w:val="00240897"/>
    <w:rsid w:val="002408BC"/>
    <w:rsid w:val="002408C7"/>
    <w:rsid w:val="00240B68"/>
    <w:rsid w:val="002412AC"/>
    <w:rsid w:val="002417C4"/>
    <w:rsid w:val="00241F01"/>
    <w:rsid w:val="0024210A"/>
    <w:rsid w:val="002421B2"/>
    <w:rsid w:val="002423A7"/>
    <w:rsid w:val="00242732"/>
    <w:rsid w:val="002427C1"/>
    <w:rsid w:val="002428BF"/>
    <w:rsid w:val="002429B1"/>
    <w:rsid w:val="00242AA1"/>
    <w:rsid w:val="00242E85"/>
    <w:rsid w:val="00243035"/>
    <w:rsid w:val="00243534"/>
    <w:rsid w:val="00243A6A"/>
    <w:rsid w:val="0024440B"/>
    <w:rsid w:val="00244BC7"/>
    <w:rsid w:val="00244BEB"/>
    <w:rsid w:val="00245066"/>
    <w:rsid w:val="002455E2"/>
    <w:rsid w:val="00245B79"/>
    <w:rsid w:val="00245DF8"/>
    <w:rsid w:val="0024632F"/>
    <w:rsid w:val="002463FF"/>
    <w:rsid w:val="00246FCC"/>
    <w:rsid w:val="0024754F"/>
    <w:rsid w:val="002479C4"/>
    <w:rsid w:val="002479C8"/>
    <w:rsid w:val="002505D7"/>
    <w:rsid w:val="00251A2C"/>
    <w:rsid w:val="00251F6A"/>
    <w:rsid w:val="00252160"/>
    <w:rsid w:val="00252199"/>
    <w:rsid w:val="002521B3"/>
    <w:rsid w:val="002522D8"/>
    <w:rsid w:val="002523FC"/>
    <w:rsid w:val="00252448"/>
    <w:rsid w:val="002525CC"/>
    <w:rsid w:val="00252A1F"/>
    <w:rsid w:val="0025391D"/>
    <w:rsid w:val="00253E41"/>
    <w:rsid w:val="00253E6D"/>
    <w:rsid w:val="002545CA"/>
    <w:rsid w:val="0025568D"/>
    <w:rsid w:val="002557D8"/>
    <w:rsid w:val="0025603A"/>
    <w:rsid w:val="0025652D"/>
    <w:rsid w:val="00256590"/>
    <w:rsid w:val="00256D5C"/>
    <w:rsid w:val="00256EEC"/>
    <w:rsid w:val="00257AD4"/>
    <w:rsid w:val="00257F16"/>
    <w:rsid w:val="002602AE"/>
    <w:rsid w:val="002609C0"/>
    <w:rsid w:val="00260F0C"/>
    <w:rsid w:val="00260F97"/>
    <w:rsid w:val="00260FBE"/>
    <w:rsid w:val="00261229"/>
    <w:rsid w:val="0026217F"/>
    <w:rsid w:val="00262EFD"/>
    <w:rsid w:val="00263051"/>
    <w:rsid w:val="00263931"/>
    <w:rsid w:val="00263C29"/>
    <w:rsid w:val="00263F3B"/>
    <w:rsid w:val="00263FDE"/>
    <w:rsid w:val="0026435B"/>
    <w:rsid w:val="00264756"/>
    <w:rsid w:val="00264802"/>
    <w:rsid w:val="00265618"/>
    <w:rsid w:val="00266604"/>
    <w:rsid w:val="00266A4B"/>
    <w:rsid w:val="00266B66"/>
    <w:rsid w:val="00267889"/>
    <w:rsid w:val="00267A43"/>
    <w:rsid w:val="00270190"/>
    <w:rsid w:val="002704A9"/>
    <w:rsid w:val="00270A0D"/>
    <w:rsid w:val="00270AB3"/>
    <w:rsid w:val="00270FDE"/>
    <w:rsid w:val="00271470"/>
    <w:rsid w:val="00271503"/>
    <w:rsid w:val="002718A1"/>
    <w:rsid w:val="00271ED0"/>
    <w:rsid w:val="002728F2"/>
    <w:rsid w:val="00272CDF"/>
    <w:rsid w:val="002735B1"/>
    <w:rsid w:val="002735E8"/>
    <w:rsid w:val="00273947"/>
    <w:rsid w:val="00273B25"/>
    <w:rsid w:val="00273C00"/>
    <w:rsid w:val="0027437A"/>
    <w:rsid w:val="002745BE"/>
    <w:rsid w:val="002748FB"/>
    <w:rsid w:val="00274A58"/>
    <w:rsid w:val="00274C70"/>
    <w:rsid w:val="002751A2"/>
    <w:rsid w:val="002753AA"/>
    <w:rsid w:val="002755B2"/>
    <w:rsid w:val="00275784"/>
    <w:rsid w:val="00275BDA"/>
    <w:rsid w:val="0027638D"/>
    <w:rsid w:val="002765A5"/>
    <w:rsid w:val="002766A1"/>
    <w:rsid w:val="002769CF"/>
    <w:rsid w:val="00276C91"/>
    <w:rsid w:val="0027708E"/>
    <w:rsid w:val="002774CC"/>
    <w:rsid w:val="00277769"/>
    <w:rsid w:val="00277ACA"/>
    <w:rsid w:val="00277BBD"/>
    <w:rsid w:val="00277BCA"/>
    <w:rsid w:val="00277DC6"/>
    <w:rsid w:val="00277F5C"/>
    <w:rsid w:val="00277F62"/>
    <w:rsid w:val="0028064E"/>
    <w:rsid w:val="00281441"/>
    <w:rsid w:val="0028155F"/>
    <w:rsid w:val="002816C1"/>
    <w:rsid w:val="00282101"/>
    <w:rsid w:val="00282346"/>
    <w:rsid w:val="00283060"/>
    <w:rsid w:val="002832F6"/>
    <w:rsid w:val="00283334"/>
    <w:rsid w:val="0028343D"/>
    <w:rsid w:val="00283DA2"/>
    <w:rsid w:val="002842F5"/>
    <w:rsid w:val="00284D83"/>
    <w:rsid w:val="00285603"/>
    <w:rsid w:val="00285C3B"/>
    <w:rsid w:val="00285DAE"/>
    <w:rsid w:val="00287040"/>
    <w:rsid w:val="002870B4"/>
    <w:rsid w:val="002872B1"/>
    <w:rsid w:val="00287908"/>
    <w:rsid w:val="002902D7"/>
    <w:rsid w:val="00290FCA"/>
    <w:rsid w:val="0029140E"/>
    <w:rsid w:val="0029154D"/>
    <w:rsid w:val="002919AA"/>
    <w:rsid w:val="00291C33"/>
    <w:rsid w:val="002924B8"/>
    <w:rsid w:val="00292C6A"/>
    <w:rsid w:val="002932AF"/>
    <w:rsid w:val="002932E4"/>
    <w:rsid w:val="00293538"/>
    <w:rsid w:val="002935FF"/>
    <w:rsid w:val="002937C5"/>
    <w:rsid w:val="002938FA"/>
    <w:rsid w:val="00293C6C"/>
    <w:rsid w:val="00293DC4"/>
    <w:rsid w:val="00293F6A"/>
    <w:rsid w:val="0029422D"/>
    <w:rsid w:val="0029425D"/>
    <w:rsid w:val="002946BE"/>
    <w:rsid w:val="002949F2"/>
    <w:rsid w:val="00294CD2"/>
    <w:rsid w:val="002950A1"/>
    <w:rsid w:val="002951F8"/>
    <w:rsid w:val="00295201"/>
    <w:rsid w:val="00295253"/>
    <w:rsid w:val="0029536D"/>
    <w:rsid w:val="00295756"/>
    <w:rsid w:val="0029612B"/>
    <w:rsid w:val="002968E6"/>
    <w:rsid w:val="00296D01"/>
    <w:rsid w:val="00296F39"/>
    <w:rsid w:val="0029741B"/>
    <w:rsid w:val="00297592"/>
    <w:rsid w:val="0029781E"/>
    <w:rsid w:val="002978F2"/>
    <w:rsid w:val="0029794A"/>
    <w:rsid w:val="00297A2B"/>
    <w:rsid w:val="00297B1D"/>
    <w:rsid w:val="00297B93"/>
    <w:rsid w:val="002A00AF"/>
    <w:rsid w:val="002A0103"/>
    <w:rsid w:val="002A0234"/>
    <w:rsid w:val="002A0377"/>
    <w:rsid w:val="002A049F"/>
    <w:rsid w:val="002A05B2"/>
    <w:rsid w:val="002A08C7"/>
    <w:rsid w:val="002A0EA9"/>
    <w:rsid w:val="002A13C4"/>
    <w:rsid w:val="002A14BF"/>
    <w:rsid w:val="002A14EB"/>
    <w:rsid w:val="002A15F1"/>
    <w:rsid w:val="002A1766"/>
    <w:rsid w:val="002A186A"/>
    <w:rsid w:val="002A19D2"/>
    <w:rsid w:val="002A1F18"/>
    <w:rsid w:val="002A20CA"/>
    <w:rsid w:val="002A21FE"/>
    <w:rsid w:val="002A2D48"/>
    <w:rsid w:val="002A3023"/>
    <w:rsid w:val="002A3031"/>
    <w:rsid w:val="002A3264"/>
    <w:rsid w:val="002A3A35"/>
    <w:rsid w:val="002A3B14"/>
    <w:rsid w:val="002A4013"/>
    <w:rsid w:val="002A473F"/>
    <w:rsid w:val="002A5253"/>
    <w:rsid w:val="002A53EF"/>
    <w:rsid w:val="002A54DB"/>
    <w:rsid w:val="002A59DE"/>
    <w:rsid w:val="002A5D12"/>
    <w:rsid w:val="002A5F2F"/>
    <w:rsid w:val="002A614D"/>
    <w:rsid w:val="002A627A"/>
    <w:rsid w:val="002A62C3"/>
    <w:rsid w:val="002A63B9"/>
    <w:rsid w:val="002A67F2"/>
    <w:rsid w:val="002A6B64"/>
    <w:rsid w:val="002A749E"/>
    <w:rsid w:val="002A7846"/>
    <w:rsid w:val="002A7BD7"/>
    <w:rsid w:val="002B00D7"/>
    <w:rsid w:val="002B03D8"/>
    <w:rsid w:val="002B0725"/>
    <w:rsid w:val="002B09A6"/>
    <w:rsid w:val="002B0BD0"/>
    <w:rsid w:val="002B0DBC"/>
    <w:rsid w:val="002B11BF"/>
    <w:rsid w:val="002B15C5"/>
    <w:rsid w:val="002B236E"/>
    <w:rsid w:val="002B26CD"/>
    <w:rsid w:val="002B333E"/>
    <w:rsid w:val="002B377E"/>
    <w:rsid w:val="002B3E47"/>
    <w:rsid w:val="002B4139"/>
    <w:rsid w:val="002B4B6B"/>
    <w:rsid w:val="002B4F00"/>
    <w:rsid w:val="002B4F47"/>
    <w:rsid w:val="002B57EB"/>
    <w:rsid w:val="002B605D"/>
    <w:rsid w:val="002B60FF"/>
    <w:rsid w:val="002B63AB"/>
    <w:rsid w:val="002B681D"/>
    <w:rsid w:val="002B69BA"/>
    <w:rsid w:val="002B71F2"/>
    <w:rsid w:val="002B7A11"/>
    <w:rsid w:val="002C089A"/>
    <w:rsid w:val="002C1273"/>
    <w:rsid w:val="002C15B8"/>
    <w:rsid w:val="002C16E9"/>
    <w:rsid w:val="002C2254"/>
    <w:rsid w:val="002C238F"/>
    <w:rsid w:val="002C3B7A"/>
    <w:rsid w:val="002C3BF8"/>
    <w:rsid w:val="002C3C3A"/>
    <w:rsid w:val="002C4352"/>
    <w:rsid w:val="002C46C1"/>
    <w:rsid w:val="002C473A"/>
    <w:rsid w:val="002C4C91"/>
    <w:rsid w:val="002C53B7"/>
    <w:rsid w:val="002C5B2A"/>
    <w:rsid w:val="002C5F90"/>
    <w:rsid w:val="002C5FA7"/>
    <w:rsid w:val="002C612C"/>
    <w:rsid w:val="002C637B"/>
    <w:rsid w:val="002C6547"/>
    <w:rsid w:val="002C6837"/>
    <w:rsid w:val="002C6C60"/>
    <w:rsid w:val="002C6DA4"/>
    <w:rsid w:val="002C6E68"/>
    <w:rsid w:val="002C6F42"/>
    <w:rsid w:val="002C705F"/>
    <w:rsid w:val="002C7D72"/>
    <w:rsid w:val="002D0E5B"/>
    <w:rsid w:val="002D1A5D"/>
    <w:rsid w:val="002D1C1A"/>
    <w:rsid w:val="002D21DE"/>
    <w:rsid w:val="002D266C"/>
    <w:rsid w:val="002D3010"/>
    <w:rsid w:val="002D31F6"/>
    <w:rsid w:val="002D37F4"/>
    <w:rsid w:val="002D43C0"/>
    <w:rsid w:val="002D4DC6"/>
    <w:rsid w:val="002D5116"/>
    <w:rsid w:val="002D53AC"/>
    <w:rsid w:val="002D6C9D"/>
    <w:rsid w:val="002D7CE8"/>
    <w:rsid w:val="002E0634"/>
    <w:rsid w:val="002E098C"/>
    <w:rsid w:val="002E0BA2"/>
    <w:rsid w:val="002E0BC9"/>
    <w:rsid w:val="002E1014"/>
    <w:rsid w:val="002E12B9"/>
    <w:rsid w:val="002E12F6"/>
    <w:rsid w:val="002E2071"/>
    <w:rsid w:val="002E2290"/>
    <w:rsid w:val="002E2500"/>
    <w:rsid w:val="002E269D"/>
    <w:rsid w:val="002E2A36"/>
    <w:rsid w:val="002E2E0A"/>
    <w:rsid w:val="002E3232"/>
    <w:rsid w:val="002E3869"/>
    <w:rsid w:val="002E3D34"/>
    <w:rsid w:val="002E40AD"/>
    <w:rsid w:val="002E4684"/>
    <w:rsid w:val="002E496B"/>
    <w:rsid w:val="002E4F3D"/>
    <w:rsid w:val="002E4F43"/>
    <w:rsid w:val="002E51EB"/>
    <w:rsid w:val="002E541F"/>
    <w:rsid w:val="002E54BF"/>
    <w:rsid w:val="002E56F1"/>
    <w:rsid w:val="002E5776"/>
    <w:rsid w:val="002E58F9"/>
    <w:rsid w:val="002E59D9"/>
    <w:rsid w:val="002E5A69"/>
    <w:rsid w:val="002E5C9B"/>
    <w:rsid w:val="002E6212"/>
    <w:rsid w:val="002E621A"/>
    <w:rsid w:val="002E67C7"/>
    <w:rsid w:val="002E6A7F"/>
    <w:rsid w:val="002E6D1D"/>
    <w:rsid w:val="002E6F3E"/>
    <w:rsid w:val="002E7597"/>
    <w:rsid w:val="002E76B4"/>
    <w:rsid w:val="002E7D3E"/>
    <w:rsid w:val="002E7E3D"/>
    <w:rsid w:val="002F0129"/>
    <w:rsid w:val="002F096C"/>
    <w:rsid w:val="002F0A73"/>
    <w:rsid w:val="002F125A"/>
    <w:rsid w:val="002F125E"/>
    <w:rsid w:val="002F17AE"/>
    <w:rsid w:val="002F1801"/>
    <w:rsid w:val="002F18E3"/>
    <w:rsid w:val="002F2116"/>
    <w:rsid w:val="002F26C5"/>
    <w:rsid w:val="002F28A4"/>
    <w:rsid w:val="002F29DE"/>
    <w:rsid w:val="002F2AE0"/>
    <w:rsid w:val="002F3140"/>
    <w:rsid w:val="002F3EFE"/>
    <w:rsid w:val="002F437B"/>
    <w:rsid w:val="002F43B4"/>
    <w:rsid w:val="002F4849"/>
    <w:rsid w:val="002F4A32"/>
    <w:rsid w:val="002F5317"/>
    <w:rsid w:val="002F567E"/>
    <w:rsid w:val="002F5820"/>
    <w:rsid w:val="002F58CF"/>
    <w:rsid w:val="002F5FAD"/>
    <w:rsid w:val="002F62BA"/>
    <w:rsid w:val="002F6378"/>
    <w:rsid w:val="002F655B"/>
    <w:rsid w:val="002F6EE0"/>
    <w:rsid w:val="002F7221"/>
    <w:rsid w:val="002F7509"/>
    <w:rsid w:val="002F7847"/>
    <w:rsid w:val="002F7CDD"/>
    <w:rsid w:val="00300313"/>
    <w:rsid w:val="00300456"/>
    <w:rsid w:val="00300954"/>
    <w:rsid w:val="003010FC"/>
    <w:rsid w:val="00301267"/>
    <w:rsid w:val="00301A5D"/>
    <w:rsid w:val="00301B3D"/>
    <w:rsid w:val="00301B9B"/>
    <w:rsid w:val="00301D1A"/>
    <w:rsid w:val="0030216D"/>
    <w:rsid w:val="0030285B"/>
    <w:rsid w:val="00302A17"/>
    <w:rsid w:val="00302A8A"/>
    <w:rsid w:val="00302CED"/>
    <w:rsid w:val="00303309"/>
    <w:rsid w:val="003034EC"/>
    <w:rsid w:val="00303A5B"/>
    <w:rsid w:val="00303ACC"/>
    <w:rsid w:val="00303BAE"/>
    <w:rsid w:val="003042B2"/>
    <w:rsid w:val="003049A6"/>
    <w:rsid w:val="00304AC1"/>
    <w:rsid w:val="00304E84"/>
    <w:rsid w:val="00305758"/>
    <w:rsid w:val="0030638F"/>
    <w:rsid w:val="0030689D"/>
    <w:rsid w:val="00306A8A"/>
    <w:rsid w:val="00306C8C"/>
    <w:rsid w:val="0030720E"/>
    <w:rsid w:val="00307610"/>
    <w:rsid w:val="003079E4"/>
    <w:rsid w:val="00307AB5"/>
    <w:rsid w:val="00307B49"/>
    <w:rsid w:val="00307BA6"/>
    <w:rsid w:val="00307D1F"/>
    <w:rsid w:val="00307F81"/>
    <w:rsid w:val="0031039A"/>
    <w:rsid w:val="0031061A"/>
    <w:rsid w:val="00310B71"/>
    <w:rsid w:val="00311223"/>
    <w:rsid w:val="00311352"/>
    <w:rsid w:val="00311A77"/>
    <w:rsid w:val="00312703"/>
    <w:rsid w:val="00312928"/>
    <w:rsid w:val="00312F70"/>
    <w:rsid w:val="003139FC"/>
    <w:rsid w:val="00313C3F"/>
    <w:rsid w:val="00313C69"/>
    <w:rsid w:val="00313DD1"/>
    <w:rsid w:val="00313F21"/>
    <w:rsid w:val="0031406F"/>
    <w:rsid w:val="003147AF"/>
    <w:rsid w:val="00314C8E"/>
    <w:rsid w:val="00315228"/>
    <w:rsid w:val="003156D0"/>
    <w:rsid w:val="0031595E"/>
    <w:rsid w:val="0031596D"/>
    <w:rsid w:val="003163E1"/>
    <w:rsid w:val="00316419"/>
    <w:rsid w:val="00316481"/>
    <w:rsid w:val="00316778"/>
    <w:rsid w:val="00316898"/>
    <w:rsid w:val="00316F8B"/>
    <w:rsid w:val="00317CEE"/>
    <w:rsid w:val="00317EFF"/>
    <w:rsid w:val="00320091"/>
    <w:rsid w:val="00320320"/>
    <w:rsid w:val="0032053D"/>
    <w:rsid w:val="0032055B"/>
    <w:rsid w:val="00320E8C"/>
    <w:rsid w:val="00320FFA"/>
    <w:rsid w:val="003212C5"/>
    <w:rsid w:val="003213D0"/>
    <w:rsid w:val="00321401"/>
    <w:rsid w:val="003215BE"/>
    <w:rsid w:val="00321EA0"/>
    <w:rsid w:val="00321EA4"/>
    <w:rsid w:val="003229DE"/>
    <w:rsid w:val="00322D4B"/>
    <w:rsid w:val="00322E0A"/>
    <w:rsid w:val="00323310"/>
    <w:rsid w:val="003239CA"/>
    <w:rsid w:val="00323EE8"/>
    <w:rsid w:val="0032423D"/>
    <w:rsid w:val="00324301"/>
    <w:rsid w:val="003243BC"/>
    <w:rsid w:val="00324671"/>
    <w:rsid w:val="00324AA0"/>
    <w:rsid w:val="00325667"/>
    <w:rsid w:val="00325A5D"/>
    <w:rsid w:val="00325EF0"/>
    <w:rsid w:val="003260E9"/>
    <w:rsid w:val="00326A84"/>
    <w:rsid w:val="00326D73"/>
    <w:rsid w:val="00326F83"/>
    <w:rsid w:val="00327AFA"/>
    <w:rsid w:val="00327FD4"/>
    <w:rsid w:val="003306D5"/>
    <w:rsid w:val="00330815"/>
    <w:rsid w:val="00330941"/>
    <w:rsid w:val="00330A2F"/>
    <w:rsid w:val="00330B04"/>
    <w:rsid w:val="003312C2"/>
    <w:rsid w:val="00331615"/>
    <w:rsid w:val="00331B9B"/>
    <w:rsid w:val="003320EF"/>
    <w:rsid w:val="0033237D"/>
    <w:rsid w:val="0033269A"/>
    <w:rsid w:val="00332E18"/>
    <w:rsid w:val="00333735"/>
    <w:rsid w:val="003337EE"/>
    <w:rsid w:val="0033385A"/>
    <w:rsid w:val="0033394D"/>
    <w:rsid w:val="0033403D"/>
    <w:rsid w:val="003346F6"/>
    <w:rsid w:val="00334FAD"/>
    <w:rsid w:val="003352F5"/>
    <w:rsid w:val="00335704"/>
    <w:rsid w:val="00335A0F"/>
    <w:rsid w:val="00335D90"/>
    <w:rsid w:val="00335E1E"/>
    <w:rsid w:val="00336068"/>
    <w:rsid w:val="0033651E"/>
    <w:rsid w:val="0033657A"/>
    <w:rsid w:val="00336942"/>
    <w:rsid w:val="00336B66"/>
    <w:rsid w:val="00340230"/>
    <w:rsid w:val="0034090D"/>
    <w:rsid w:val="00340E40"/>
    <w:rsid w:val="003410E3"/>
    <w:rsid w:val="00341422"/>
    <w:rsid w:val="003416E6"/>
    <w:rsid w:val="00341847"/>
    <w:rsid w:val="003419BA"/>
    <w:rsid w:val="00341C94"/>
    <w:rsid w:val="00341E89"/>
    <w:rsid w:val="00341FA1"/>
    <w:rsid w:val="00342B2A"/>
    <w:rsid w:val="00342BEE"/>
    <w:rsid w:val="00342BF9"/>
    <w:rsid w:val="00343197"/>
    <w:rsid w:val="003432B9"/>
    <w:rsid w:val="003432C1"/>
    <w:rsid w:val="003434E6"/>
    <w:rsid w:val="003434F6"/>
    <w:rsid w:val="00344738"/>
    <w:rsid w:val="0034482A"/>
    <w:rsid w:val="00344898"/>
    <w:rsid w:val="00344B64"/>
    <w:rsid w:val="00345219"/>
    <w:rsid w:val="00345A73"/>
    <w:rsid w:val="00345AA1"/>
    <w:rsid w:val="00345DFB"/>
    <w:rsid w:val="00345F2C"/>
    <w:rsid w:val="0034600C"/>
    <w:rsid w:val="003460A8"/>
    <w:rsid w:val="0034613E"/>
    <w:rsid w:val="0034655C"/>
    <w:rsid w:val="0034666B"/>
    <w:rsid w:val="00346BD0"/>
    <w:rsid w:val="00346DB1"/>
    <w:rsid w:val="00346EC9"/>
    <w:rsid w:val="00347627"/>
    <w:rsid w:val="00347710"/>
    <w:rsid w:val="00347B6B"/>
    <w:rsid w:val="00350550"/>
    <w:rsid w:val="00350804"/>
    <w:rsid w:val="003510EF"/>
    <w:rsid w:val="0035113C"/>
    <w:rsid w:val="0035198C"/>
    <w:rsid w:val="00351D4B"/>
    <w:rsid w:val="00351EC7"/>
    <w:rsid w:val="00351EFB"/>
    <w:rsid w:val="00351F0F"/>
    <w:rsid w:val="00352318"/>
    <w:rsid w:val="00352537"/>
    <w:rsid w:val="00352D35"/>
    <w:rsid w:val="00352DF5"/>
    <w:rsid w:val="00352E50"/>
    <w:rsid w:val="00352FBD"/>
    <w:rsid w:val="003532E5"/>
    <w:rsid w:val="003533C6"/>
    <w:rsid w:val="0035341C"/>
    <w:rsid w:val="003537C9"/>
    <w:rsid w:val="00353BB1"/>
    <w:rsid w:val="00354014"/>
    <w:rsid w:val="00354B1B"/>
    <w:rsid w:val="00354C26"/>
    <w:rsid w:val="00354D13"/>
    <w:rsid w:val="003550CA"/>
    <w:rsid w:val="003554C5"/>
    <w:rsid w:val="00355583"/>
    <w:rsid w:val="00355836"/>
    <w:rsid w:val="00355A20"/>
    <w:rsid w:val="00355AD6"/>
    <w:rsid w:val="00355B40"/>
    <w:rsid w:val="00355B46"/>
    <w:rsid w:val="00355CEA"/>
    <w:rsid w:val="00355FEE"/>
    <w:rsid w:val="0035603B"/>
    <w:rsid w:val="003562AD"/>
    <w:rsid w:val="00356310"/>
    <w:rsid w:val="00356350"/>
    <w:rsid w:val="00356842"/>
    <w:rsid w:val="00356A8D"/>
    <w:rsid w:val="00356D2A"/>
    <w:rsid w:val="00357983"/>
    <w:rsid w:val="003579AE"/>
    <w:rsid w:val="00360068"/>
    <w:rsid w:val="003604ED"/>
    <w:rsid w:val="00360D04"/>
    <w:rsid w:val="00361260"/>
    <w:rsid w:val="00361470"/>
    <w:rsid w:val="003618C8"/>
    <w:rsid w:val="00361B2C"/>
    <w:rsid w:val="00361DA7"/>
    <w:rsid w:val="00362A52"/>
    <w:rsid w:val="00362EEB"/>
    <w:rsid w:val="003634B4"/>
    <w:rsid w:val="0036393D"/>
    <w:rsid w:val="00363CC9"/>
    <w:rsid w:val="0036466A"/>
    <w:rsid w:val="00364732"/>
    <w:rsid w:val="00364875"/>
    <w:rsid w:val="00364BFD"/>
    <w:rsid w:val="00364D9A"/>
    <w:rsid w:val="00364DF3"/>
    <w:rsid w:val="003655FD"/>
    <w:rsid w:val="0036562B"/>
    <w:rsid w:val="00366490"/>
    <w:rsid w:val="003664C5"/>
    <w:rsid w:val="00366E05"/>
    <w:rsid w:val="00367395"/>
    <w:rsid w:val="00367553"/>
    <w:rsid w:val="003677E4"/>
    <w:rsid w:val="00367A9C"/>
    <w:rsid w:val="00367D56"/>
    <w:rsid w:val="00370238"/>
    <w:rsid w:val="00370A62"/>
    <w:rsid w:val="00371036"/>
    <w:rsid w:val="0037109B"/>
    <w:rsid w:val="0037173E"/>
    <w:rsid w:val="0037269B"/>
    <w:rsid w:val="0037284F"/>
    <w:rsid w:val="00372905"/>
    <w:rsid w:val="00372B42"/>
    <w:rsid w:val="00373107"/>
    <w:rsid w:val="003732E4"/>
    <w:rsid w:val="00373423"/>
    <w:rsid w:val="00373518"/>
    <w:rsid w:val="00373665"/>
    <w:rsid w:val="00373ED2"/>
    <w:rsid w:val="00374226"/>
    <w:rsid w:val="00374573"/>
    <w:rsid w:val="0037461A"/>
    <w:rsid w:val="00374B0B"/>
    <w:rsid w:val="00375FEF"/>
    <w:rsid w:val="0037687D"/>
    <w:rsid w:val="00376BEF"/>
    <w:rsid w:val="0038071D"/>
    <w:rsid w:val="00380CC0"/>
    <w:rsid w:val="00380FDA"/>
    <w:rsid w:val="00381BA1"/>
    <w:rsid w:val="00381F4C"/>
    <w:rsid w:val="003829CE"/>
    <w:rsid w:val="003829F7"/>
    <w:rsid w:val="00383D64"/>
    <w:rsid w:val="00383F16"/>
    <w:rsid w:val="003843E2"/>
    <w:rsid w:val="00384751"/>
    <w:rsid w:val="00384DC6"/>
    <w:rsid w:val="00384E1D"/>
    <w:rsid w:val="00385107"/>
    <w:rsid w:val="00385787"/>
    <w:rsid w:val="003865D8"/>
    <w:rsid w:val="003869C5"/>
    <w:rsid w:val="00386B34"/>
    <w:rsid w:val="00386FC5"/>
    <w:rsid w:val="0038708F"/>
    <w:rsid w:val="003870A0"/>
    <w:rsid w:val="00387474"/>
    <w:rsid w:val="0038757A"/>
    <w:rsid w:val="00387611"/>
    <w:rsid w:val="00387E5B"/>
    <w:rsid w:val="003901D0"/>
    <w:rsid w:val="0039070D"/>
    <w:rsid w:val="00390D42"/>
    <w:rsid w:val="00390D77"/>
    <w:rsid w:val="00390E00"/>
    <w:rsid w:val="00390E3C"/>
    <w:rsid w:val="00391208"/>
    <w:rsid w:val="0039121C"/>
    <w:rsid w:val="003917BE"/>
    <w:rsid w:val="00391AC5"/>
    <w:rsid w:val="00391ACC"/>
    <w:rsid w:val="00391C36"/>
    <w:rsid w:val="0039219D"/>
    <w:rsid w:val="003922D2"/>
    <w:rsid w:val="003927A2"/>
    <w:rsid w:val="00392D36"/>
    <w:rsid w:val="003935D6"/>
    <w:rsid w:val="00393BFF"/>
    <w:rsid w:val="00394781"/>
    <w:rsid w:val="003947E2"/>
    <w:rsid w:val="0039482E"/>
    <w:rsid w:val="0039491B"/>
    <w:rsid w:val="00394C3C"/>
    <w:rsid w:val="00394C92"/>
    <w:rsid w:val="00395326"/>
    <w:rsid w:val="00395398"/>
    <w:rsid w:val="00395681"/>
    <w:rsid w:val="00395AC5"/>
    <w:rsid w:val="00396400"/>
    <w:rsid w:val="00396694"/>
    <w:rsid w:val="00396756"/>
    <w:rsid w:val="003969C1"/>
    <w:rsid w:val="00397D88"/>
    <w:rsid w:val="00397E7A"/>
    <w:rsid w:val="003A032F"/>
    <w:rsid w:val="003A0440"/>
    <w:rsid w:val="003A0764"/>
    <w:rsid w:val="003A0FD7"/>
    <w:rsid w:val="003A154A"/>
    <w:rsid w:val="003A15A3"/>
    <w:rsid w:val="003A15CF"/>
    <w:rsid w:val="003A1740"/>
    <w:rsid w:val="003A1BBD"/>
    <w:rsid w:val="003A1C32"/>
    <w:rsid w:val="003A1CC5"/>
    <w:rsid w:val="003A1CDD"/>
    <w:rsid w:val="003A2374"/>
    <w:rsid w:val="003A257C"/>
    <w:rsid w:val="003A29AE"/>
    <w:rsid w:val="003A2C90"/>
    <w:rsid w:val="003A3597"/>
    <w:rsid w:val="003A35C3"/>
    <w:rsid w:val="003A413F"/>
    <w:rsid w:val="003A478D"/>
    <w:rsid w:val="003A48BB"/>
    <w:rsid w:val="003A48EB"/>
    <w:rsid w:val="003A4AD9"/>
    <w:rsid w:val="003A4F4B"/>
    <w:rsid w:val="003A53E3"/>
    <w:rsid w:val="003A5575"/>
    <w:rsid w:val="003A5E91"/>
    <w:rsid w:val="003A6050"/>
    <w:rsid w:val="003A6056"/>
    <w:rsid w:val="003A68EC"/>
    <w:rsid w:val="003A6C52"/>
    <w:rsid w:val="003A6CC9"/>
    <w:rsid w:val="003A6CE2"/>
    <w:rsid w:val="003A6D2C"/>
    <w:rsid w:val="003A6FCE"/>
    <w:rsid w:val="003A76C6"/>
    <w:rsid w:val="003A77AB"/>
    <w:rsid w:val="003A79E8"/>
    <w:rsid w:val="003A7CC8"/>
    <w:rsid w:val="003A7F29"/>
    <w:rsid w:val="003B0273"/>
    <w:rsid w:val="003B0427"/>
    <w:rsid w:val="003B0463"/>
    <w:rsid w:val="003B0509"/>
    <w:rsid w:val="003B055A"/>
    <w:rsid w:val="003B0760"/>
    <w:rsid w:val="003B0850"/>
    <w:rsid w:val="003B09B1"/>
    <w:rsid w:val="003B1033"/>
    <w:rsid w:val="003B1244"/>
    <w:rsid w:val="003B125E"/>
    <w:rsid w:val="003B1561"/>
    <w:rsid w:val="003B1EA9"/>
    <w:rsid w:val="003B2059"/>
    <w:rsid w:val="003B24F9"/>
    <w:rsid w:val="003B2A92"/>
    <w:rsid w:val="003B2CA6"/>
    <w:rsid w:val="003B348D"/>
    <w:rsid w:val="003B3F81"/>
    <w:rsid w:val="003B422A"/>
    <w:rsid w:val="003B438E"/>
    <w:rsid w:val="003B45E7"/>
    <w:rsid w:val="003B4E0B"/>
    <w:rsid w:val="003B4E1A"/>
    <w:rsid w:val="003B50D5"/>
    <w:rsid w:val="003B5246"/>
    <w:rsid w:val="003B52DB"/>
    <w:rsid w:val="003B56B6"/>
    <w:rsid w:val="003B597D"/>
    <w:rsid w:val="003B5AF2"/>
    <w:rsid w:val="003B6626"/>
    <w:rsid w:val="003B6C65"/>
    <w:rsid w:val="003B6D6C"/>
    <w:rsid w:val="003B7263"/>
    <w:rsid w:val="003B727D"/>
    <w:rsid w:val="003B77E5"/>
    <w:rsid w:val="003B7917"/>
    <w:rsid w:val="003B7E4D"/>
    <w:rsid w:val="003C012D"/>
    <w:rsid w:val="003C026C"/>
    <w:rsid w:val="003C0408"/>
    <w:rsid w:val="003C0656"/>
    <w:rsid w:val="003C096C"/>
    <w:rsid w:val="003C0A84"/>
    <w:rsid w:val="003C0AAF"/>
    <w:rsid w:val="003C0CE4"/>
    <w:rsid w:val="003C0D1F"/>
    <w:rsid w:val="003C0EBC"/>
    <w:rsid w:val="003C0F16"/>
    <w:rsid w:val="003C10D2"/>
    <w:rsid w:val="003C12F0"/>
    <w:rsid w:val="003C14A2"/>
    <w:rsid w:val="003C151D"/>
    <w:rsid w:val="003C161F"/>
    <w:rsid w:val="003C175C"/>
    <w:rsid w:val="003C1B9F"/>
    <w:rsid w:val="003C1D5A"/>
    <w:rsid w:val="003C1DFA"/>
    <w:rsid w:val="003C1E38"/>
    <w:rsid w:val="003C210C"/>
    <w:rsid w:val="003C21ED"/>
    <w:rsid w:val="003C220E"/>
    <w:rsid w:val="003C238D"/>
    <w:rsid w:val="003C2545"/>
    <w:rsid w:val="003C2FAE"/>
    <w:rsid w:val="003C39A0"/>
    <w:rsid w:val="003C3DEB"/>
    <w:rsid w:val="003C4004"/>
    <w:rsid w:val="003C40F2"/>
    <w:rsid w:val="003C41DA"/>
    <w:rsid w:val="003C4354"/>
    <w:rsid w:val="003C462D"/>
    <w:rsid w:val="003C46CD"/>
    <w:rsid w:val="003C4ADB"/>
    <w:rsid w:val="003C4DBA"/>
    <w:rsid w:val="003C4E47"/>
    <w:rsid w:val="003C5FA0"/>
    <w:rsid w:val="003C5FDA"/>
    <w:rsid w:val="003C60FE"/>
    <w:rsid w:val="003C650D"/>
    <w:rsid w:val="003C66BB"/>
    <w:rsid w:val="003C6C5D"/>
    <w:rsid w:val="003C6C7D"/>
    <w:rsid w:val="003C6CF7"/>
    <w:rsid w:val="003C6DDD"/>
    <w:rsid w:val="003C706A"/>
    <w:rsid w:val="003C74BA"/>
    <w:rsid w:val="003D0738"/>
    <w:rsid w:val="003D0FED"/>
    <w:rsid w:val="003D1098"/>
    <w:rsid w:val="003D1784"/>
    <w:rsid w:val="003D1CF1"/>
    <w:rsid w:val="003D1D71"/>
    <w:rsid w:val="003D23E4"/>
    <w:rsid w:val="003D2B63"/>
    <w:rsid w:val="003D2BF8"/>
    <w:rsid w:val="003D2C7C"/>
    <w:rsid w:val="003D2E81"/>
    <w:rsid w:val="003D33A6"/>
    <w:rsid w:val="003D33BC"/>
    <w:rsid w:val="003D342B"/>
    <w:rsid w:val="003D3643"/>
    <w:rsid w:val="003D3AFF"/>
    <w:rsid w:val="003D3FEF"/>
    <w:rsid w:val="003D43B2"/>
    <w:rsid w:val="003D503C"/>
    <w:rsid w:val="003D5088"/>
    <w:rsid w:val="003D5443"/>
    <w:rsid w:val="003D6099"/>
    <w:rsid w:val="003D62D7"/>
    <w:rsid w:val="003D6E89"/>
    <w:rsid w:val="003D7355"/>
    <w:rsid w:val="003E05C1"/>
    <w:rsid w:val="003E0BE3"/>
    <w:rsid w:val="003E2228"/>
    <w:rsid w:val="003E25B8"/>
    <w:rsid w:val="003E296D"/>
    <w:rsid w:val="003E2A7C"/>
    <w:rsid w:val="003E3B8A"/>
    <w:rsid w:val="003E3BAB"/>
    <w:rsid w:val="003E4288"/>
    <w:rsid w:val="003E4AFD"/>
    <w:rsid w:val="003E4B5D"/>
    <w:rsid w:val="003E4E10"/>
    <w:rsid w:val="003E524D"/>
    <w:rsid w:val="003E5314"/>
    <w:rsid w:val="003E5693"/>
    <w:rsid w:val="003E5EE9"/>
    <w:rsid w:val="003E635B"/>
    <w:rsid w:val="003E68F7"/>
    <w:rsid w:val="003E756E"/>
    <w:rsid w:val="003E7DDB"/>
    <w:rsid w:val="003E7FA0"/>
    <w:rsid w:val="003F034B"/>
    <w:rsid w:val="003F0D9B"/>
    <w:rsid w:val="003F103F"/>
    <w:rsid w:val="003F1624"/>
    <w:rsid w:val="003F1B98"/>
    <w:rsid w:val="003F21C7"/>
    <w:rsid w:val="003F223A"/>
    <w:rsid w:val="003F247C"/>
    <w:rsid w:val="003F25A3"/>
    <w:rsid w:val="003F2601"/>
    <w:rsid w:val="003F2687"/>
    <w:rsid w:val="003F2719"/>
    <w:rsid w:val="003F2A7C"/>
    <w:rsid w:val="003F2F37"/>
    <w:rsid w:val="003F2F7C"/>
    <w:rsid w:val="003F33FA"/>
    <w:rsid w:val="003F342B"/>
    <w:rsid w:val="003F344E"/>
    <w:rsid w:val="003F3465"/>
    <w:rsid w:val="003F34E3"/>
    <w:rsid w:val="003F3938"/>
    <w:rsid w:val="003F3A5B"/>
    <w:rsid w:val="003F3BD3"/>
    <w:rsid w:val="003F3F2F"/>
    <w:rsid w:val="003F41BC"/>
    <w:rsid w:val="003F44D2"/>
    <w:rsid w:val="003F4665"/>
    <w:rsid w:val="003F4AD5"/>
    <w:rsid w:val="003F4AE7"/>
    <w:rsid w:val="003F4B7D"/>
    <w:rsid w:val="003F539F"/>
    <w:rsid w:val="003F5412"/>
    <w:rsid w:val="003F5963"/>
    <w:rsid w:val="003F619C"/>
    <w:rsid w:val="003F6ADF"/>
    <w:rsid w:val="003F6C38"/>
    <w:rsid w:val="003F7123"/>
    <w:rsid w:val="003F767B"/>
    <w:rsid w:val="003F7764"/>
    <w:rsid w:val="004006F7"/>
    <w:rsid w:val="00400824"/>
    <w:rsid w:val="00400DEA"/>
    <w:rsid w:val="00401CFC"/>
    <w:rsid w:val="00401FC0"/>
    <w:rsid w:val="00402170"/>
    <w:rsid w:val="0040250D"/>
    <w:rsid w:val="004026B0"/>
    <w:rsid w:val="00402795"/>
    <w:rsid w:val="004028AE"/>
    <w:rsid w:val="00402BFC"/>
    <w:rsid w:val="00402DC8"/>
    <w:rsid w:val="00402DE3"/>
    <w:rsid w:val="00402EFC"/>
    <w:rsid w:val="0040377A"/>
    <w:rsid w:val="004038F4"/>
    <w:rsid w:val="00403904"/>
    <w:rsid w:val="00403B3F"/>
    <w:rsid w:val="00403DCE"/>
    <w:rsid w:val="0040485C"/>
    <w:rsid w:val="00404B1B"/>
    <w:rsid w:val="00404C0F"/>
    <w:rsid w:val="00404E40"/>
    <w:rsid w:val="004052A9"/>
    <w:rsid w:val="00405C8D"/>
    <w:rsid w:val="00405D2F"/>
    <w:rsid w:val="0040606A"/>
    <w:rsid w:val="00406168"/>
    <w:rsid w:val="0040643F"/>
    <w:rsid w:val="004066F4"/>
    <w:rsid w:val="00406D36"/>
    <w:rsid w:val="00406FBD"/>
    <w:rsid w:val="0040708F"/>
    <w:rsid w:val="00407302"/>
    <w:rsid w:val="00407A53"/>
    <w:rsid w:val="0041046F"/>
    <w:rsid w:val="00410BB5"/>
    <w:rsid w:val="0041119E"/>
    <w:rsid w:val="00411238"/>
    <w:rsid w:val="004112EB"/>
    <w:rsid w:val="0041142E"/>
    <w:rsid w:val="0041162D"/>
    <w:rsid w:val="00411B77"/>
    <w:rsid w:val="00411E0E"/>
    <w:rsid w:val="00411FEA"/>
    <w:rsid w:val="0041228F"/>
    <w:rsid w:val="00412A52"/>
    <w:rsid w:val="00412CAD"/>
    <w:rsid w:val="004130B3"/>
    <w:rsid w:val="00413E3F"/>
    <w:rsid w:val="00413FA6"/>
    <w:rsid w:val="0041443B"/>
    <w:rsid w:val="004145D1"/>
    <w:rsid w:val="00414752"/>
    <w:rsid w:val="00415B85"/>
    <w:rsid w:val="00415CD4"/>
    <w:rsid w:val="00415E8B"/>
    <w:rsid w:val="00415E8C"/>
    <w:rsid w:val="00416869"/>
    <w:rsid w:val="00416AAB"/>
    <w:rsid w:val="00416C98"/>
    <w:rsid w:val="00417347"/>
    <w:rsid w:val="004174D5"/>
    <w:rsid w:val="00417816"/>
    <w:rsid w:val="00417846"/>
    <w:rsid w:val="00420249"/>
    <w:rsid w:val="0042086C"/>
    <w:rsid w:val="00420C9C"/>
    <w:rsid w:val="00421344"/>
    <w:rsid w:val="00421462"/>
    <w:rsid w:val="00421A09"/>
    <w:rsid w:val="00421A5D"/>
    <w:rsid w:val="004225B3"/>
    <w:rsid w:val="00423C4E"/>
    <w:rsid w:val="004245F4"/>
    <w:rsid w:val="0042494F"/>
    <w:rsid w:val="004249B5"/>
    <w:rsid w:val="00424D4E"/>
    <w:rsid w:val="00425667"/>
    <w:rsid w:val="00425B2C"/>
    <w:rsid w:val="00425C74"/>
    <w:rsid w:val="004260F9"/>
    <w:rsid w:val="0042622A"/>
    <w:rsid w:val="0042662E"/>
    <w:rsid w:val="00426908"/>
    <w:rsid w:val="00426D48"/>
    <w:rsid w:val="00426ED7"/>
    <w:rsid w:val="004270C1"/>
    <w:rsid w:val="004273DD"/>
    <w:rsid w:val="004279DE"/>
    <w:rsid w:val="00427F12"/>
    <w:rsid w:val="0043079E"/>
    <w:rsid w:val="0043159E"/>
    <w:rsid w:val="004318B5"/>
    <w:rsid w:val="004318DC"/>
    <w:rsid w:val="00431DCF"/>
    <w:rsid w:val="00431FB8"/>
    <w:rsid w:val="00432480"/>
    <w:rsid w:val="00432773"/>
    <w:rsid w:val="00432F5D"/>
    <w:rsid w:val="004341E2"/>
    <w:rsid w:val="0043521E"/>
    <w:rsid w:val="00435E2E"/>
    <w:rsid w:val="00435F05"/>
    <w:rsid w:val="00436527"/>
    <w:rsid w:val="004368E6"/>
    <w:rsid w:val="00436D57"/>
    <w:rsid w:val="004371B0"/>
    <w:rsid w:val="0043720E"/>
    <w:rsid w:val="00437745"/>
    <w:rsid w:val="00437B6E"/>
    <w:rsid w:val="004402C0"/>
    <w:rsid w:val="00441C6A"/>
    <w:rsid w:val="00441E99"/>
    <w:rsid w:val="00442153"/>
    <w:rsid w:val="004422B7"/>
    <w:rsid w:val="004423FE"/>
    <w:rsid w:val="004424B9"/>
    <w:rsid w:val="00442AF7"/>
    <w:rsid w:val="00442E07"/>
    <w:rsid w:val="00443259"/>
    <w:rsid w:val="00443782"/>
    <w:rsid w:val="00443F14"/>
    <w:rsid w:val="004444B2"/>
    <w:rsid w:val="00444576"/>
    <w:rsid w:val="00444786"/>
    <w:rsid w:val="00444798"/>
    <w:rsid w:val="004447F5"/>
    <w:rsid w:val="004449B2"/>
    <w:rsid w:val="004449F8"/>
    <w:rsid w:val="00444B82"/>
    <w:rsid w:val="004458F9"/>
    <w:rsid w:val="00445C58"/>
    <w:rsid w:val="00445DC1"/>
    <w:rsid w:val="004467F6"/>
    <w:rsid w:val="00446993"/>
    <w:rsid w:val="00446DE3"/>
    <w:rsid w:val="00446DFA"/>
    <w:rsid w:val="00447257"/>
    <w:rsid w:val="0044739B"/>
    <w:rsid w:val="0044752C"/>
    <w:rsid w:val="00447624"/>
    <w:rsid w:val="00447630"/>
    <w:rsid w:val="004508A7"/>
    <w:rsid w:val="00450E62"/>
    <w:rsid w:val="0045106B"/>
    <w:rsid w:val="00451382"/>
    <w:rsid w:val="0045240F"/>
    <w:rsid w:val="00452602"/>
    <w:rsid w:val="00452931"/>
    <w:rsid w:val="00452B71"/>
    <w:rsid w:val="00452E72"/>
    <w:rsid w:val="00453118"/>
    <w:rsid w:val="0045349D"/>
    <w:rsid w:val="00453C57"/>
    <w:rsid w:val="00453DFA"/>
    <w:rsid w:val="00454413"/>
    <w:rsid w:val="004547F9"/>
    <w:rsid w:val="00454B6A"/>
    <w:rsid w:val="00455168"/>
    <w:rsid w:val="0045516A"/>
    <w:rsid w:val="004558EB"/>
    <w:rsid w:val="00455D7F"/>
    <w:rsid w:val="0045680E"/>
    <w:rsid w:val="004576F5"/>
    <w:rsid w:val="00457EB7"/>
    <w:rsid w:val="0046023D"/>
    <w:rsid w:val="00460E1D"/>
    <w:rsid w:val="00461194"/>
    <w:rsid w:val="00461617"/>
    <w:rsid w:val="00461AB2"/>
    <w:rsid w:val="00461F4C"/>
    <w:rsid w:val="00462187"/>
    <w:rsid w:val="00462559"/>
    <w:rsid w:val="00462638"/>
    <w:rsid w:val="00463051"/>
    <w:rsid w:val="0046334B"/>
    <w:rsid w:val="00463662"/>
    <w:rsid w:val="00463688"/>
    <w:rsid w:val="004638FC"/>
    <w:rsid w:val="00463BC8"/>
    <w:rsid w:val="00464138"/>
    <w:rsid w:val="004641B6"/>
    <w:rsid w:val="004642F3"/>
    <w:rsid w:val="004644D4"/>
    <w:rsid w:val="0046486F"/>
    <w:rsid w:val="004649E3"/>
    <w:rsid w:val="004653F5"/>
    <w:rsid w:val="00465A99"/>
    <w:rsid w:val="00465D2A"/>
    <w:rsid w:val="00466AD7"/>
    <w:rsid w:val="00466B7B"/>
    <w:rsid w:val="00466D71"/>
    <w:rsid w:val="00466DA0"/>
    <w:rsid w:val="004678D6"/>
    <w:rsid w:val="00467A21"/>
    <w:rsid w:val="00467DDA"/>
    <w:rsid w:val="004708A4"/>
    <w:rsid w:val="00470E67"/>
    <w:rsid w:val="0047117B"/>
    <w:rsid w:val="004716E8"/>
    <w:rsid w:val="00471B14"/>
    <w:rsid w:val="00471C43"/>
    <w:rsid w:val="00471FDE"/>
    <w:rsid w:val="004721E0"/>
    <w:rsid w:val="00472717"/>
    <w:rsid w:val="0047304C"/>
    <w:rsid w:val="0047355D"/>
    <w:rsid w:val="004736C2"/>
    <w:rsid w:val="00473AD5"/>
    <w:rsid w:val="0047496A"/>
    <w:rsid w:val="00474C26"/>
    <w:rsid w:val="00475059"/>
    <w:rsid w:val="004753A2"/>
    <w:rsid w:val="00476D75"/>
    <w:rsid w:val="00476EF7"/>
    <w:rsid w:val="004770A0"/>
    <w:rsid w:val="00477196"/>
    <w:rsid w:val="00477698"/>
    <w:rsid w:val="00477C33"/>
    <w:rsid w:val="00477DD5"/>
    <w:rsid w:val="00477FBC"/>
    <w:rsid w:val="0048031C"/>
    <w:rsid w:val="004803D1"/>
    <w:rsid w:val="00480BA0"/>
    <w:rsid w:val="00481406"/>
    <w:rsid w:val="004818D4"/>
    <w:rsid w:val="004819E1"/>
    <w:rsid w:val="00481AEC"/>
    <w:rsid w:val="00481F71"/>
    <w:rsid w:val="0048203D"/>
    <w:rsid w:val="004825C3"/>
    <w:rsid w:val="00482821"/>
    <w:rsid w:val="00482CAD"/>
    <w:rsid w:val="00482E08"/>
    <w:rsid w:val="00482ECE"/>
    <w:rsid w:val="0048309E"/>
    <w:rsid w:val="00483187"/>
    <w:rsid w:val="004831F5"/>
    <w:rsid w:val="00483298"/>
    <w:rsid w:val="00483362"/>
    <w:rsid w:val="004850FE"/>
    <w:rsid w:val="004853EE"/>
    <w:rsid w:val="004854E7"/>
    <w:rsid w:val="00485844"/>
    <w:rsid w:val="004858A0"/>
    <w:rsid w:val="004859AD"/>
    <w:rsid w:val="00485A2A"/>
    <w:rsid w:val="00485ACB"/>
    <w:rsid w:val="004862DF"/>
    <w:rsid w:val="004868DF"/>
    <w:rsid w:val="00486C2B"/>
    <w:rsid w:val="00486F65"/>
    <w:rsid w:val="0048714C"/>
    <w:rsid w:val="004877EB"/>
    <w:rsid w:val="00487B7A"/>
    <w:rsid w:val="00487CAD"/>
    <w:rsid w:val="00487EC4"/>
    <w:rsid w:val="00490972"/>
    <w:rsid w:val="00491033"/>
    <w:rsid w:val="004918D2"/>
    <w:rsid w:val="00491A4E"/>
    <w:rsid w:val="00491E03"/>
    <w:rsid w:val="00491ECC"/>
    <w:rsid w:val="00491FDE"/>
    <w:rsid w:val="00492688"/>
    <w:rsid w:val="00492715"/>
    <w:rsid w:val="00492B9E"/>
    <w:rsid w:val="00493F9C"/>
    <w:rsid w:val="00494074"/>
    <w:rsid w:val="00494347"/>
    <w:rsid w:val="00494449"/>
    <w:rsid w:val="00494468"/>
    <w:rsid w:val="004944E4"/>
    <w:rsid w:val="004949BD"/>
    <w:rsid w:val="00494A35"/>
    <w:rsid w:val="00494AD5"/>
    <w:rsid w:val="00494B51"/>
    <w:rsid w:val="00494D28"/>
    <w:rsid w:val="00494D96"/>
    <w:rsid w:val="00495A2E"/>
    <w:rsid w:val="004963A7"/>
    <w:rsid w:val="00496410"/>
    <w:rsid w:val="00496D9C"/>
    <w:rsid w:val="00496F00"/>
    <w:rsid w:val="004970E3"/>
    <w:rsid w:val="004973DA"/>
    <w:rsid w:val="004974C1"/>
    <w:rsid w:val="004976FF"/>
    <w:rsid w:val="004A01CB"/>
    <w:rsid w:val="004A0610"/>
    <w:rsid w:val="004A0DF3"/>
    <w:rsid w:val="004A239F"/>
    <w:rsid w:val="004A23ED"/>
    <w:rsid w:val="004A26CE"/>
    <w:rsid w:val="004A2BFF"/>
    <w:rsid w:val="004A2F54"/>
    <w:rsid w:val="004A31A5"/>
    <w:rsid w:val="004A3451"/>
    <w:rsid w:val="004A34B9"/>
    <w:rsid w:val="004A3C7A"/>
    <w:rsid w:val="004A3DE8"/>
    <w:rsid w:val="004A40CF"/>
    <w:rsid w:val="004A4930"/>
    <w:rsid w:val="004A4CF6"/>
    <w:rsid w:val="004A5779"/>
    <w:rsid w:val="004A6624"/>
    <w:rsid w:val="004A69D0"/>
    <w:rsid w:val="004A6F0C"/>
    <w:rsid w:val="004A7181"/>
    <w:rsid w:val="004A74A3"/>
    <w:rsid w:val="004A7B7C"/>
    <w:rsid w:val="004A7D13"/>
    <w:rsid w:val="004A7F48"/>
    <w:rsid w:val="004B007C"/>
    <w:rsid w:val="004B031D"/>
    <w:rsid w:val="004B0A83"/>
    <w:rsid w:val="004B0B11"/>
    <w:rsid w:val="004B0CDF"/>
    <w:rsid w:val="004B15B8"/>
    <w:rsid w:val="004B1EBE"/>
    <w:rsid w:val="004B2746"/>
    <w:rsid w:val="004B2D4A"/>
    <w:rsid w:val="004B2EE1"/>
    <w:rsid w:val="004B31F8"/>
    <w:rsid w:val="004B41C2"/>
    <w:rsid w:val="004B43EE"/>
    <w:rsid w:val="004B4472"/>
    <w:rsid w:val="004B44EE"/>
    <w:rsid w:val="004B47D4"/>
    <w:rsid w:val="004B4CBE"/>
    <w:rsid w:val="004B5267"/>
    <w:rsid w:val="004B52C7"/>
    <w:rsid w:val="004B5A34"/>
    <w:rsid w:val="004B5BB3"/>
    <w:rsid w:val="004B6451"/>
    <w:rsid w:val="004B6764"/>
    <w:rsid w:val="004B6A05"/>
    <w:rsid w:val="004B6E30"/>
    <w:rsid w:val="004B6FD2"/>
    <w:rsid w:val="004B7712"/>
    <w:rsid w:val="004B7826"/>
    <w:rsid w:val="004B7BA6"/>
    <w:rsid w:val="004B7D87"/>
    <w:rsid w:val="004B7EBD"/>
    <w:rsid w:val="004C032C"/>
    <w:rsid w:val="004C084D"/>
    <w:rsid w:val="004C1450"/>
    <w:rsid w:val="004C1490"/>
    <w:rsid w:val="004C166B"/>
    <w:rsid w:val="004C185F"/>
    <w:rsid w:val="004C1926"/>
    <w:rsid w:val="004C2000"/>
    <w:rsid w:val="004C2123"/>
    <w:rsid w:val="004C2291"/>
    <w:rsid w:val="004C282D"/>
    <w:rsid w:val="004C2C85"/>
    <w:rsid w:val="004C354E"/>
    <w:rsid w:val="004C384B"/>
    <w:rsid w:val="004C39AB"/>
    <w:rsid w:val="004C40D7"/>
    <w:rsid w:val="004C4310"/>
    <w:rsid w:val="004C4408"/>
    <w:rsid w:val="004C4843"/>
    <w:rsid w:val="004C4E64"/>
    <w:rsid w:val="004C507F"/>
    <w:rsid w:val="004C5AD3"/>
    <w:rsid w:val="004C5ADF"/>
    <w:rsid w:val="004C5F9A"/>
    <w:rsid w:val="004C6B30"/>
    <w:rsid w:val="004C6FDB"/>
    <w:rsid w:val="004C744B"/>
    <w:rsid w:val="004C7632"/>
    <w:rsid w:val="004C776A"/>
    <w:rsid w:val="004C7D53"/>
    <w:rsid w:val="004C7EA8"/>
    <w:rsid w:val="004D0000"/>
    <w:rsid w:val="004D03B7"/>
    <w:rsid w:val="004D11C1"/>
    <w:rsid w:val="004D164C"/>
    <w:rsid w:val="004D1709"/>
    <w:rsid w:val="004D1BB9"/>
    <w:rsid w:val="004D23A8"/>
    <w:rsid w:val="004D24DE"/>
    <w:rsid w:val="004D25A4"/>
    <w:rsid w:val="004D2685"/>
    <w:rsid w:val="004D28D1"/>
    <w:rsid w:val="004D2963"/>
    <w:rsid w:val="004D2F45"/>
    <w:rsid w:val="004D33C6"/>
    <w:rsid w:val="004D3692"/>
    <w:rsid w:val="004D38FD"/>
    <w:rsid w:val="004D3C35"/>
    <w:rsid w:val="004D4508"/>
    <w:rsid w:val="004D49A2"/>
    <w:rsid w:val="004D49E5"/>
    <w:rsid w:val="004D4AF2"/>
    <w:rsid w:val="004D4B63"/>
    <w:rsid w:val="004D51B1"/>
    <w:rsid w:val="004D6014"/>
    <w:rsid w:val="004D727F"/>
    <w:rsid w:val="004D7F9E"/>
    <w:rsid w:val="004E01C7"/>
    <w:rsid w:val="004E027C"/>
    <w:rsid w:val="004E05E9"/>
    <w:rsid w:val="004E07D3"/>
    <w:rsid w:val="004E09BC"/>
    <w:rsid w:val="004E0A95"/>
    <w:rsid w:val="004E0F48"/>
    <w:rsid w:val="004E186A"/>
    <w:rsid w:val="004E1A1C"/>
    <w:rsid w:val="004E1A30"/>
    <w:rsid w:val="004E1ABC"/>
    <w:rsid w:val="004E1CC5"/>
    <w:rsid w:val="004E1E99"/>
    <w:rsid w:val="004E208B"/>
    <w:rsid w:val="004E2467"/>
    <w:rsid w:val="004E26E4"/>
    <w:rsid w:val="004E3099"/>
    <w:rsid w:val="004E343F"/>
    <w:rsid w:val="004E3610"/>
    <w:rsid w:val="004E3F24"/>
    <w:rsid w:val="004E3F3E"/>
    <w:rsid w:val="004E3FA2"/>
    <w:rsid w:val="004E3FF3"/>
    <w:rsid w:val="004E44C0"/>
    <w:rsid w:val="004E49C0"/>
    <w:rsid w:val="004E4CB1"/>
    <w:rsid w:val="004E53FE"/>
    <w:rsid w:val="004E57B5"/>
    <w:rsid w:val="004E6755"/>
    <w:rsid w:val="004E6C34"/>
    <w:rsid w:val="004E6EEC"/>
    <w:rsid w:val="004E71D1"/>
    <w:rsid w:val="004E77AB"/>
    <w:rsid w:val="004E79D3"/>
    <w:rsid w:val="004F06D6"/>
    <w:rsid w:val="004F1772"/>
    <w:rsid w:val="004F1B60"/>
    <w:rsid w:val="004F1C41"/>
    <w:rsid w:val="004F244A"/>
    <w:rsid w:val="004F2964"/>
    <w:rsid w:val="004F2A45"/>
    <w:rsid w:val="004F2C02"/>
    <w:rsid w:val="004F31D1"/>
    <w:rsid w:val="004F37A1"/>
    <w:rsid w:val="004F3C31"/>
    <w:rsid w:val="004F3F2B"/>
    <w:rsid w:val="004F3F89"/>
    <w:rsid w:val="004F425B"/>
    <w:rsid w:val="004F43AF"/>
    <w:rsid w:val="004F46B3"/>
    <w:rsid w:val="004F4908"/>
    <w:rsid w:val="004F4AE0"/>
    <w:rsid w:val="004F4EFB"/>
    <w:rsid w:val="004F5671"/>
    <w:rsid w:val="004F586C"/>
    <w:rsid w:val="004F5CBD"/>
    <w:rsid w:val="004F60E9"/>
    <w:rsid w:val="004F64E3"/>
    <w:rsid w:val="004F6AFA"/>
    <w:rsid w:val="004F6E8F"/>
    <w:rsid w:val="004F7298"/>
    <w:rsid w:val="004F781D"/>
    <w:rsid w:val="004F7B6A"/>
    <w:rsid w:val="005006AF"/>
    <w:rsid w:val="005008E5"/>
    <w:rsid w:val="00500AC2"/>
    <w:rsid w:val="00500DD9"/>
    <w:rsid w:val="005010CA"/>
    <w:rsid w:val="0050112E"/>
    <w:rsid w:val="00501150"/>
    <w:rsid w:val="005019C3"/>
    <w:rsid w:val="005019EF"/>
    <w:rsid w:val="00502A5A"/>
    <w:rsid w:val="00502CC2"/>
    <w:rsid w:val="0050352E"/>
    <w:rsid w:val="00503907"/>
    <w:rsid w:val="00503A60"/>
    <w:rsid w:val="00503A98"/>
    <w:rsid w:val="00503CDF"/>
    <w:rsid w:val="00504413"/>
    <w:rsid w:val="00504610"/>
    <w:rsid w:val="00504E4C"/>
    <w:rsid w:val="0050507C"/>
    <w:rsid w:val="005061AF"/>
    <w:rsid w:val="00506329"/>
    <w:rsid w:val="00506459"/>
    <w:rsid w:val="0050734D"/>
    <w:rsid w:val="00507427"/>
    <w:rsid w:val="005074A2"/>
    <w:rsid w:val="0050753C"/>
    <w:rsid w:val="00507589"/>
    <w:rsid w:val="005079AA"/>
    <w:rsid w:val="00507B88"/>
    <w:rsid w:val="005105AF"/>
    <w:rsid w:val="00510A8D"/>
    <w:rsid w:val="00510B06"/>
    <w:rsid w:val="00510C11"/>
    <w:rsid w:val="0051149C"/>
    <w:rsid w:val="005114DE"/>
    <w:rsid w:val="0051179F"/>
    <w:rsid w:val="00511D5B"/>
    <w:rsid w:val="00512047"/>
    <w:rsid w:val="005122EC"/>
    <w:rsid w:val="0051231C"/>
    <w:rsid w:val="005125CC"/>
    <w:rsid w:val="0051294C"/>
    <w:rsid w:val="005129E4"/>
    <w:rsid w:val="00512B48"/>
    <w:rsid w:val="00512F09"/>
    <w:rsid w:val="005130DF"/>
    <w:rsid w:val="0051348C"/>
    <w:rsid w:val="00513B65"/>
    <w:rsid w:val="00513BF9"/>
    <w:rsid w:val="00514405"/>
    <w:rsid w:val="00514747"/>
    <w:rsid w:val="00514AEC"/>
    <w:rsid w:val="00514D34"/>
    <w:rsid w:val="005158F2"/>
    <w:rsid w:val="0051677A"/>
    <w:rsid w:val="00517539"/>
    <w:rsid w:val="0051795D"/>
    <w:rsid w:val="00517B50"/>
    <w:rsid w:val="00517B6F"/>
    <w:rsid w:val="00517F51"/>
    <w:rsid w:val="00520A1D"/>
    <w:rsid w:val="00520C25"/>
    <w:rsid w:val="00520C87"/>
    <w:rsid w:val="005211B7"/>
    <w:rsid w:val="005214C7"/>
    <w:rsid w:val="005214CE"/>
    <w:rsid w:val="00521638"/>
    <w:rsid w:val="0052316A"/>
    <w:rsid w:val="00523185"/>
    <w:rsid w:val="005232C2"/>
    <w:rsid w:val="0052358C"/>
    <w:rsid w:val="00523ADE"/>
    <w:rsid w:val="00523BFD"/>
    <w:rsid w:val="00524034"/>
    <w:rsid w:val="00524361"/>
    <w:rsid w:val="0052453B"/>
    <w:rsid w:val="00524B7F"/>
    <w:rsid w:val="00524C3E"/>
    <w:rsid w:val="00524CE0"/>
    <w:rsid w:val="00524F8A"/>
    <w:rsid w:val="005250E5"/>
    <w:rsid w:val="005250F1"/>
    <w:rsid w:val="005251D2"/>
    <w:rsid w:val="00525262"/>
    <w:rsid w:val="005254DC"/>
    <w:rsid w:val="00525707"/>
    <w:rsid w:val="00525921"/>
    <w:rsid w:val="0052592C"/>
    <w:rsid w:val="00525AE1"/>
    <w:rsid w:val="00525F38"/>
    <w:rsid w:val="005260A0"/>
    <w:rsid w:val="0052632A"/>
    <w:rsid w:val="00526BAB"/>
    <w:rsid w:val="00527038"/>
    <w:rsid w:val="005273C7"/>
    <w:rsid w:val="0052762B"/>
    <w:rsid w:val="00527C1B"/>
    <w:rsid w:val="00527FC4"/>
    <w:rsid w:val="00530AE7"/>
    <w:rsid w:val="00530DF7"/>
    <w:rsid w:val="00530F94"/>
    <w:rsid w:val="00531520"/>
    <w:rsid w:val="00531B6B"/>
    <w:rsid w:val="00531D82"/>
    <w:rsid w:val="00531E46"/>
    <w:rsid w:val="005323EF"/>
    <w:rsid w:val="005324BD"/>
    <w:rsid w:val="00532F30"/>
    <w:rsid w:val="0053381D"/>
    <w:rsid w:val="005339AF"/>
    <w:rsid w:val="00533C17"/>
    <w:rsid w:val="00533D40"/>
    <w:rsid w:val="00533D6D"/>
    <w:rsid w:val="005341C6"/>
    <w:rsid w:val="005342E0"/>
    <w:rsid w:val="00534BA2"/>
    <w:rsid w:val="00534BFA"/>
    <w:rsid w:val="00534F66"/>
    <w:rsid w:val="005350D2"/>
    <w:rsid w:val="0053536C"/>
    <w:rsid w:val="0053557F"/>
    <w:rsid w:val="00535618"/>
    <w:rsid w:val="005359AD"/>
    <w:rsid w:val="00535A10"/>
    <w:rsid w:val="00535F03"/>
    <w:rsid w:val="00536598"/>
    <w:rsid w:val="005367E8"/>
    <w:rsid w:val="005372C7"/>
    <w:rsid w:val="005373EE"/>
    <w:rsid w:val="005378B5"/>
    <w:rsid w:val="00537A5C"/>
    <w:rsid w:val="00537ADB"/>
    <w:rsid w:val="00537DFE"/>
    <w:rsid w:val="00540534"/>
    <w:rsid w:val="0054091D"/>
    <w:rsid w:val="00541107"/>
    <w:rsid w:val="005412D6"/>
    <w:rsid w:val="00541374"/>
    <w:rsid w:val="00541553"/>
    <w:rsid w:val="005419A7"/>
    <w:rsid w:val="0054235C"/>
    <w:rsid w:val="00542BC6"/>
    <w:rsid w:val="00542D14"/>
    <w:rsid w:val="00542D26"/>
    <w:rsid w:val="00542E7E"/>
    <w:rsid w:val="00543A3C"/>
    <w:rsid w:val="00543D7B"/>
    <w:rsid w:val="00544389"/>
    <w:rsid w:val="005447F1"/>
    <w:rsid w:val="005447F8"/>
    <w:rsid w:val="00544A0A"/>
    <w:rsid w:val="005453A4"/>
    <w:rsid w:val="0054560F"/>
    <w:rsid w:val="0054596A"/>
    <w:rsid w:val="0054598B"/>
    <w:rsid w:val="00545DDA"/>
    <w:rsid w:val="00545DF0"/>
    <w:rsid w:val="00545E77"/>
    <w:rsid w:val="005469FF"/>
    <w:rsid w:val="005470B2"/>
    <w:rsid w:val="00547441"/>
    <w:rsid w:val="005474DA"/>
    <w:rsid w:val="00547D5B"/>
    <w:rsid w:val="00547F22"/>
    <w:rsid w:val="005500C9"/>
    <w:rsid w:val="00550463"/>
    <w:rsid w:val="0055065E"/>
    <w:rsid w:val="00550950"/>
    <w:rsid w:val="00550CE2"/>
    <w:rsid w:val="005516D8"/>
    <w:rsid w:val="00551F6D"/>
    <w:rsid w:val="005525AA"/>
    <w:rsid w:val="005525AD"/>
    <w:rsid w:val="00552832"/>
    <w:rsid w:val="00552D35"/>
    <w:rsid w:val="0055306A"/>
    <w:rsid w:val="00553150"/>
    <w:rsid w:val="00553EE1"/>
    <w:rsid w:val="00553F15"/>
    <w:rsid w:val="0055432D"/>
    <w:rsid w:val="00554387"/>
    <w:rsid w:val="0055497D"/>
    <w:rsid w:val="00555556"/>
    <w:rsid w:val="0055574D"/>
    <w:rsid w:val="00555797"/>
    <w:rsid w:val="00555A0F"/>
    <w:rsid w:val="00556073"/>
    <w:rsid w:val="00556098"/>
    <w:rsid w:val="005566B0"/>
    <w:rsid w:val="005572CD"/>
    <w:rsid w:val="0055747F"/>
    <w:rsid w:val="005575EB"/>
    <w:rsid w:val="00557986"/>
    <w:rsid w:val="00557C3C"/>
    <w:rsid w:val="005601A4"/>
    <w:rsid w:val="005604E6"/>
    <w:rsid w:val="00560A3F"/>
    <w:rsid w:val="00560B5F"/>
    <w:rsid w:val="0056130A"/>
    <w:rsid w:val="005614EC"/>
    <w:rsid w:val="0056190C"/>
    <w:rsid w:val="0056222D"/>
    <w:rsid w:val="0056245B"/>
    <w:rsid w:val="00562AE2"/>
    <w:rsid w:val="00562BB7"/>
    <w:rsid w:val="00563378"/>
    <w:rsid w:val="0056405A"/>
    <w:rsid w:val="005643FB"/>
    <w:rsid w:val="00564545"/>
    <w:rsid w:val="005645F3"/>
    <w:rsid w:val="00564949"/>
    <w:rsid w:val="00564D2D"/>
    <w:rsid w:val="00564D31"/>
    <w:rsid w:val="00564FC5"/>
    <w:rsid w:val="005650E0"/>
    <w:rsid w:val="00565137"/>
    <w:rsid w:val="0056517D"/>
    <w:rsid w:val="00565241"/>
    <w:rsid w:val="00565333"/>
    <w:rsid w:val="005655FF"/>
    <w:rsid w:val="0056567A"/>
    <w:rsid w:val="005656B9"/>
    <w:rsid w:val="0056630F"/>
    <w:rsid w:val="00566434"/>
    <w:rsid w:val="00566A0C"/>
    <w:rsid w:val="00566B05"/>
    <w:rsid w:val="00566B81"/>
    <w:rsid w:val="00566CF8"/>
    <w:rsid w:val="00567001"/>
    <w:rsid w:val="005674C9"/>
    <w:rsid w:val="005675FB"/>
    <w:rsid w:val="00567B6A"/>
    <w:rsid w:val="00567BB5"/>
    <w:rsid w:val="00567BD9"/>
    <w:rsid w:val="00567CD7"/>
    <w:rsid w:val="005705A3"/>
    <w:rsid w:val="0057066B"/>
    <w:rsid w:val="00570A32"/>
    <w:rsid w:val="00570C24"/>
    <w:rsid w:val="00570ED3"/>
    <w:rsid w:val="005712DD"/>
    <w:rsid w:val="005713DC"/>
    <w:rsid w:val="005719EA"/>
    <w:rsid w:val="00571DA0"/>
    <w:rsid w:val="00572083"/>
    <w:rsid w:val="0057262A"/>
    <w:rsid w:val="00572633"/>
    <w:rsid w:val="005728D9"/>
    <w:rsid w:val="00572FAF"/>
    <w:rsid w:val="00573273"/>
    <w:rsid w:val="005747B0"/>
    <w:rsid w:val="005748A6"/>
    <w:rsid w:val="00574932"/>
    <w:rsid w:val="00574BA4"/>
    <w:rsid w:val="00574DAB"/>
    <w:rsid w:val="00574F46"/>
    <w:rsid w:val="0057587F"/>
    <w:rsid w:val="00575969"/>
    <w:rsid w:val="00576183"/>
    <w:rsid w:val="00576CE2"/>
    <w:rsid w:val="00576D66"/>
    <w:rsid w:val="00577D01"/>
    <w:rsid w:val="00577E1F"/>
    <w:rsid w:val="00580328"/>
    <w:rsid w:val="005809A8"/>
    <w:rsid w:val="005810C1"/>
    <w:rsid w:val="00581344"/>
    <w:rsid w:val="0058136B"/>
    <w:rsid w:val="00581421"/>
    <w:rsid w:val="00581A4F"/>
    <w:rsid w:val="00582140"/>
    <w:rsid w:val="0058239B"/>
    <w:rsid w:val="00582712"/>
    <w:rsid w:val="005827A2"/>
    <w:rsid w:val="005827F1"/>
    <w:rsid w:val="00582FE9"/>
    <w:rsid w:val="0058331A"/>
    <w:rsid w:val="005838C8"/>
    <w:rsid w:val="0058402A"/>
    <w:rsid w:val="0058402B"/>
    <w:rsid w:val="0058440A"/>
    <w:rsid w:val="00585013"/>
    <w:rsid w:val="005855AD"/>
    <w:rsid w:val="00585683"/>
    <w:rsid w:val="00586837"/>
    <w:rsid w:val="00586B49"/>
    <w:rsid w:val="0058712E"/>
    <w:rsid w:val="00587362"/>
    <w:rsid w:val="0058762A"/>
    <w:rsid w:val="00587683"/>
    <w:rsid w:val="0058776A"/>
    <w:rsid w:val="00587D1B"/>
    <w:rsid w:val="00587F99"/>
    <w:rsid w:val="005901F8"/>
    <w:rsid w:val="00590613"/>
    <w:rsid w:val="00590FC6"/>
    <w:rsid w:val="0059166B"/>
    <w:rsid w:val="00591A55"/>
    <w:rsid w:val="0059214A"/>
    <w:rsid w:val="00592288"/>
    <w:rsid w:val="00592397"/>
    <w:rsid w:val="0059247D"/>
    <w:rsid w:val="00592520"/>
    <w:rsid w:val="00592CD3"/>
    <w:rsid w:val="0059329D"/>
    <w:rsid w:val="0059334C"/>
    <w:rsid w:val="00593AE1"/>
    <w:rsid w:val="00593C92"/>
    <w:rsid w:val="00593CEB"/>
    <w:rsid w:val="00593E7F"/>
    <w:rsid w:val="00593FBD"/>
    <w:rsid w:val="00594158"/>
    <w:rsid w:val="0059445F"/>
    <w:rsid w:val="005947DF"/>
    <w:rsid w:val="00595070"/>
    <w:rsid w:val="00595120"/>
    <w:rsid w:val="00595245"/>
    <w:rsid w:val="005953D5"/>
    <w:rsid w:val="005956AB"/>
    <w:rsid w:val="00595FBF"/>
    <w:rsid w:val="0059644C"/>
    <w:rsid w:val="005964F0"/>
    <w:rsid w:val="00596AC6"/>
    <w:rsid w:val="00596E42"/>
    <w:rsid w:val="00596EEE"/>
    <w:rsid w:val="005975E1"/>
    <w:rsid w:val="00597B1D"/>
    <w:rsid w:val="00597C61"/>
    <w:rsid w:val="005A05F7"/>
    <w:rsid w:val="005A07E8"/>
    <w:rsid w:val="005A09AD"/>
    <w:rsid w:val="005A09C9"/>
    <w:rsid w:val="005A0C26"/>
    <w:rsid w:val="005A0F0F"/>
    <w:rsid w:val="005A10BB"/>
    <w:rsid w:val="005A12EA"/>
    <w:rsid w:val="005A145D"/>
    <w:rsid w:val="005A18AB"/>
    <w:rsid w:val="005A19FF"/>
    <w:rsid w:val="005A1A69"/>
    <w:rsid w:val="005A1C35"/>
    <w:rsid w:val="005A209A"/>
    <w:rsid w:val="005A233B"/>
    <w:rsid w:val="005A24B8"/>
    <w:rsid w:val="005A2878"/>
    <w:rsid w:val="005A308A"/>
    <w:rsid w:val="005A311E"/>
    <w:rsid w:val="005A321A"/>
    <w:rsid w:val="005A444B"/>
    <w:rsid w:val="005A466C"/>
    <w:rsid w:val="005A4B5C"/>
    <w:rsid w:val="005A4C7C"/>
    <w:rsid w:val="005A523B"/>
    <w:rsid w:val="005A5479"/>
    <w:rsid w:val="005A55D8"/>
    <w:rsid w:val="005A57F8"/>
    <w:rsid w:val="005A5E02"/>
    <w:rsid w:val="005A6524"/>
    <w:rsid w:val="005A6C2C"/>
    <w:rsid w:val="005A6F64"/>
    <w:rsid w:val="005A6FBF"/>
    <w:rsid w:val="005A77ED"/>
    <w:rsid w:val="005B1606"/>
    <w:rsid w:val="005B1E10"/>
    <w:rsid w:val="005B21BC"/>
    <w:rsid w:val="005B2384"/>
    <w:rsid w:val="005B2411"/>
    <w:rsid w:val="005B264A"/>
    <w:rsid w:val="005B29C2"/>
    <w:rsid w:val="005B31FE"/>
    <w:rsid w:val="005B337C"/>
    <w:rsid w:val="005B3742"/>
    <w:rsid w:val="005B3CA0"/>
    <w:rsid w:val="005B3ED3"/>
    <w:rsid w:val="005B40F0"/>
    <w:rsid w:val="005B4115"/>
    <w:rsid w:val="005B4206"/>
    <w:rsid w:val="005B4A3A"/>
    <w:rsid w:val="005B4DBD"/>
    <w:rsid w:val="005B4ED0"/>
    <w:rsid w:val="005B505D"/>
    <w:rsid w:val="005B505F"/>
    <w:rsid w:val="005B5095"/>
    <w:rsid w:val="005B52F2"/>
    <w:rsid w:val="005B58B6"/>
    <w:rsid w:val="005B5D14"/>
    <w:rsid w:val="005B5E65"/>
    <w:rsid w:val="005B665B"/>
    <w:rsid w:val="005B6A07"/>
    <w:rsid w:val="005B7139"/>
    <w:rsid w:val="005B75EF"/>
    <w:rsid w:val="005B7B20"/>
    <w:rsid w:val="005C017A"/>
    <w:rsid w:val="005C01D7"/>
    <w:rsid w:val="005C0213"/>
    <w:rsid w:val="005C08C0"/>
    <w:rsid w:val="005C0CB2"/>
    <w:rsid w:val="005C0CE0"/>
    <w:rsid w:val="005C0E66"/>
    <w:rsid w:val="005C0E8C"/>
    <w:rsid w:val="005C16AB"/>
    <w:rsid w:val="005C1EC1"/>
    <w:rsid w:val="005C2226"/>
    <w:rsid w:val="005C303F"/>
    <w:rsid w:val="005C36C8"/>
    <w:rsid w:val="005C3AC2"/>
    <w:rsid w:val="005C3CEE"/>
    <w:rsid w:val="005C3D0F"/>
    <w:rsid w:val="005C41BF"/>
    <w:rsid w:val="005C4701"/>
    <w:rsid w:val="005C4C0A"/>
    <w:rsid w:val="005C4C32"/>
    <w:rsid w:val="005C51CC"/>
    <w:rsid w:val="005C5386"/>
    <w:rsid w:val="005C5A17"/>
    <w:rsid w:val="005C5E14"/>
    <w:rsid w:val="005C5E7E"/>
    <w:rsid w:val="005C6A50"/>
    <w:rsid w:val="005C77F8"/>
    <w:rsid w:val="005C7874"/>
    <w:rsid w:val="005D0596"/>
    <w:rsid w:val="005D05C3"/>
    <w:rsid w:val="005D07FF"/>
    <w:rsid w:val="005D1EB9"/>
    <w:rsid w:val="005D20AD"/>
    <w:rsid w:val="005D26D4"/>
    <w:rsid w:val="005D2B06"/>
    <w:rsid w:val="005D2C7C"/>
    <w:rsid w:val="005D2DFC"/>
    <w:rsid w:val="005D2EAB"/>
    <w:rsid w:val="005D3401"/>
    <w:rsid w:val="005D36BF"/>
    <w:rsid w:val="005D3C76"/>
    <w:rsid w:val="005D46B2"/>
    <w:rsid w:val="005D4861"/>
    <w:rsid w:val="005D4AAB"/>
    <w:rsid w:val="005D5042"/>
    <w:rsid w:val="005D582F"/>
    <w:rsid w:val="005D5895"/>
    <w:rsid w:val="005D59BA"/>
    <w:rsid w:val="005D5D5B"/>
    <w:rsid w:val="005D5F6E"/>
    <w:rsid w:val="005D6206"/>
    <w:rsid w:val="005D64E2"/>
    <w:rsid w:val="005D66D1"/>
    <w:rsid w:val="005D6C36"/>
    <w:rsid w:val="005D6C37"/>
    <w:rsid w:val="005D73B1"/>
    <w:rsid w:val="005D760A"/>
    <w:rsid w:val="005D76BF"/>
    <w:rsid w:val="005E031D"/>
    <w:rsid w:val="005E0A5A"/>
    <w:rsid w:val="005E0B40"/>
    <w:rsid w:val="005E0EE8"/>
    <w:rsid w:val="005E139B"/>
    <w:rsid w:val="005E13C0"/>
    <w:rsid w:val="005E1B66"/>
    <w:rsid w:val="005E20E9"/>
    <w:rsid w:val="005E254D"/>
    <w:rsid w:val="005E2727"/>
    <w:rsid w:val="005E275F"/>
    <w:rsid w:val="005E2E63"/>
    <w:rsid w:val="005E30D4"/>
    <w:rsid w:val="005E3839"/>
    <w:rsid w:val="005E388F"/>
    <w:rsid w:val="005E3BB0"/>
    <w:rsid w:val="005E3CD2"/>
    <w:rsid w:val="005E4813"/>
    <w:rsid w:val="005E5118"/>
    <w:rsid w:val="005E51C0"/>
    <w:rsid w:val="005E5339"/>
    <w:rsid w:val="005E5553"/>
    <w:rsid w:val="005E5643"/>
    <w:rsid w:val="005E5AD9"/>
    <w:rsid w:val="005E5CE2"/>
    <w:rsid w:val="005E5F03"/>
    <w:rsid w:val="005E6159"/>
    <w:rsid w:val="005E633A"/>
    <w:rsid w:val="005E634D"/>
    <w:rsid w:val="005E6455"/>
    <w:rsid w:val="005E67C3"/>
    <w:rsid w:val="005E6EB2"/>
    <w:rsid w:val="005E701A"/>
    <w:rsid w:val="005E73E2"/>
    <w:rsid w:val="005F00A8"/>
    <w:rsid w:val="005F05AB"/>
    <w:rsid w:val="005F0770"/>
    <w:rsid w:val="005F0787"/>
    <w:rsid w:val="005F080C"/>
    <w:rsid w:val="005F085A"/>
    <w:rsid w:val="005F09C0"/>
    <w:rsid w:val="005F0CC3"/>
    <w:rsid w:val="005F0EEC"/>
    <w:rsid w:val="005F0F21"/>
    <w:rsid w:val="005F127B"/>
    <w:rsid w:val="005F136B"/>
    <w:rsid w:val="005F1474"/>
    <w:rsid w:val="005F1590"/>
    <w:rsid w:val="005F1B8A"/>
    <w:rsid w:val="005F1DC4"/>
    <w:rsid w:val="005F1F26"/>
    <w:rsid w:val="005F2621"/>
    <w:rsid w:val="005F28C0"/>
    <w:rsid w:val="005F2974"/>
    <w:rsid w:val="005F29CC"/>
    <w:rsid w:val="005F2D46"/>
    <w:rsid w:val="005F3425"/>
    <w:rsid w:val="005F3604"/>
    <w:rsid w:val="005F3613"/>
    <w:rsid w:val="005F3BE4"/>
    <w:rsid w:val="005F3F49"/>
    <w:rsid w:val="005F42D3"/>
    <w:rsid w:val="005F42E1"/>
    <w:rsid w:val="005F4768"/>
    <w:rsid w:val="005F4C46"/>
    <w:rsid w:val="005F4CC0"/>
    <w:rsid w:val="005F5268"/>
    <w:rsid w:val="005F564E"/>
    <w:rsid w:val="005F5658"/>
    <w:rsid w:val="005F5920"/>
    <w:rsid w:val="005F5B64"/>
    <w:rsid w:val="005F5C8F"/>
    <w:rsid w:val="005F60C4"/>
    <w:rsid w:val="005F6D05"/>
    <w:rsid w:val="005F711D"/>
    <w:rsid w:val="005F7A43"/>
    <w:rsid w:val="005F7AF7"/>
    <w:rsid w:val="005F7BB1"/>
    <w:rsid w:val="005F7C27"/>
    <w:rsid w:val="0060000A"/>
    <w:rsid w:val="00600164"/>
    <w:rsid w:val="00600DD0"/>
    <w:rsid w:val="00601204"/>
    <w:rsid w:val="0060147D"/>
    <w:rsid w:val="00601AED"/>
    <w:rsid w:val="00601D3E"/>
    <w:rsid w:val="00602252"/>
    <w:rsid w:val="006025DA"/>
    <w:rsid w:val="006028FD"/>
    <w:rsid w:val="00602C49"/>
    <w:rsid w:val="00602FAF"/>
    <w:rsid w:val="00603087"/>
    <w:rsid w:val="006030DD"/>
    <w:rsid w:val="00603900"/>
    <w:rsid w:val="00603B5D"/>
    <w:rsid w:val="00604226"/>
    <w:rsid w:val="00604360"/>
    <w:rsid w:val="0060469B"/>
    <w:rsid w:val="00605674"/>
    <w:rsid w:val="00605A1D"/>
    <w:rsid w:val="00605C22"/>
    <w:rsid w:val="00606277"/>
    <w:rsid w:val="00606297"/>
    <w:rsid w:val="006063D1"/>
    <w:rsid w:val="00606427"/>
    <w:rsid w:val="00606434"/>
    <w:rsid w:val="00606B58"/>
    <w:rsid w:val="00606D67"/>
    <w:rsid w:val="00606DFB"/>
    <w:rsid w:val="00607051"/>
    <w:rsid w:val="006077EE"/>
    <w:rsid w:val="00607BC8"/>
    <w:rsid w:val="00610212"/>
    <w:rsid w:val="0061054F"/>
    <w:rsid w:val="00610771"/>
    <w:rsid w:val="00610E51"/>
    <w:rsid w:val="00611418"/>
    <w:rsid w:val="00611482"/>
    <w:rsid w:val="00611751"/>
    <w:rsid w:val="00611CBE"/>
    <w:rsid w:val="0061273B"/>
    <w:rsid w:val="00612E48"/>
    <w:rsid w:val="00612EA7"/>
    <w:rsid w:val="00612FDD"/>
    <w:rsid w:val="0061307A"/>
    <w:rsid w:val="006138CD"/>
    <w:rsid w:val="00613966"/>
    <w:rsid w:val="00613A33"/>
    <w:rsid w:val="00613A80"/>
    <w:rsid w:val="00614170"/>
    <w:rsid w:val="006144E8"/>
    <w:rsid w:val="006146E2"/>
    <w:rsid w:val="0061483D"/>
    <w:rsid w:val="00614C9E"/>
    <w:rsid w:val="00614F7D"/>
    <w:rsid w:val="00614FAC"/>
    <w:rsid w:val="00615251"/>
    <w:rsid w:val="0061532F"/>
    <w:rsid w:val="00616736"/>
    <w:rsid w:val="0061691A"/>
    <w:rsid w:val="006169DD"/>
    <w:rsid w:val="00616A76"/>
    <w:rsid w:val="00616F36"/>
    <w:rsid w:val="00616FE1"/>
    <w:rsid w:val="00616FE7"/>
    <w:rsid w:val="006171F8"/>
    <w:rsid w:val="0061755C"/>
    <w:rsid w:val="0061796F"/>
    <w:rsid w:val="00617AFC"/>
    <w:rsid w:val="00617D46"/>
    <w:rsid w:val="00620126"/>
    <w:rsid w:val="00620310"/>
    <w:rsid w:val="0062061B"/>
    <w:rsid w:val="0062160D"/>
    <w:rsid w:val="0062196D"/>
    <w:rsid w:val="00621CFD"/>
    <w:rsid w:val="00621EFA"/>
    <w:rsid w:val="00622282"/>
    <w:rsid w:val="006223FA"/>
    <w:rsid w:val="00622780"/>
    <w:rsid w:val="006227A2"/>
    <w:rsid w:val="00622878"/>
    <w:rsid w:val="00622FB0"/>
    <w:rsid w:val="00623A4F"/>
    <w:rsid w:val="00623BEE"/>
    <w:rsid w:val="0062414D"/>
    <w:rsid w:val="00624714"/>
    <w:rsid w:val="006250EA"/>
    <w:rsid w:val="00625133"/>
    <w:rsid w:val="0062534F"/>
    <w:rsid w:val="00625702"/>
    <w:rsid w:val="00625A91"/>
    <w:rsid w:val="006260BD"/>
    <w:rsid w:val="006268E3"/>
    <w:rsid w:val="00626BFF"/>
    <w:rsid w:val="00626D30"/>
    <w:rsid w:val="00626F3C"/>
    <w:rsid w:val="00627040"/>
    <w:rsid w:val="00627675"/>
    <w:rsid w:val="0062795E"/>
    <w:rsid w:val="00627DA9"/>
    <w:rsid w:val="006307B4"/>
    <w:rsid w:val="00631131"/>
    <w:rsid w:val="00631604"/>
    <w:rsid w:val="00631B0B"/>
    <w:rsid w:val="0063244C"/>
    <w:rsid w:val="00632FC0"/>
    <w:rsid w:val="00633339"/>
    <w:rsid w:val="00633463"/>
    <w:rsid w:val="00633BD9"/>
    <w:rsid w:val="00634080"/>
    <w:rsid w:val="00634DB1"/>
    <w:rsid w:val="00635B6C"/>
    <w:rsid w:val="00635BEC"/>
    <w:rsid w:val="0063650B"/>
    <w:rsid w:val="006365FE"/>
    <w:rsid w:val="00636B0F"/>
    <w:rsid w:val="0063718D"/>
    <w:rsid w:val="00637AE4"/>
    <w:rsid w:val="00640590"/>
    <w:rsid w:val="00640777"/>
    <w:rsid w:val="0064091D"/>
    <w:rsid w:val="00640A76"/>
    <w:rsid w:val="00641638"/>
    <w:rsid w:val="0064213D"/>
    <w:rsid w:val="00642815"/>
    <w:rsid w:val="00642C67"/>
    <w:rsid w:val="00642F62"/>
    <w:rsid w:val="006431E9"/>
    <w:rsid w:val="00644065"/>
    <w:rsid w:val="00644179"/>
    <w:rsid w:val="00644463"/>
    <w:rsid w:val="00644535"/>
    <w:rsid w:val="0064486D"/>
    <w:rsid w:val="0064509F"/>
    <w:rsid w:val="006450F8"/>
    <w:rsid w:val="00645588"/>
    <w:rsid w:val="00645EE1"/>
    <w:rsid w:val="0064638E"/>
    <w:rsid w:val="00646BA4"/>
    <w:rsid w:val="00646D23"/>
    <w:rsid w:val="00646E2C"/>
    <w:rsid w:val="006504D5"/>
    <w:rsid w:val="00650514"/>
    <w:rsid w:val="0065065A"/>
    <w:rsid w:val="006507BD"/>
    <w:rsid w:val="00650A26"/>
    <w:rsid w:val="00650C4C"/>
    <w:rsid w:val="00650DA7"/>
    <w:rsid w:val="00651BB2"/>
    <w:rsid w:val="00651CEC"/>
    <w:rsid w:val="0065265D"/>
    <w:rsid w:val="00652667"/>
    <w:rsid w:val="00653094"/>
    <w:rsid w:val="00653187"/>
    <w:rsid w:val="00653409"/>
    <w:rsid w:val="00654666"/>
    <w:rsid w:val="00654E6D"/>
    <w:rsid w:val="00655156"/>
    <w:rsid w:val="00655502"/>
    <w:rsid w:val="00655795"/>
    <w:rsid w:val="00655A89"/>
    <w:rsid w:val="00655B4C"/>
    <w:rsid w:val="00655EBE"/>
    <w:rsid w:val="00656166"/>
    <w:rsid w:val="00656171"/>
    <w:rsid w:val="006561D3"/>
    <w:rsid w:val="006561E0"/>
    <w:rsid w:val="0065744D"/>
    <w:rsid w:val="00660466"/>
    <w:rsid w:val="006614D2"/>
    <w:rsid w:val="00661AAD"/>
    <w:rsid w:val="00661E02"/>
    <w:rsid w:val="00661E53"/>
    <w:rsid w:val="0066255B"/>
    <w:rsid w:val="00662A98"/>
    <w:rsid w:val="00662ACC"/>
    <w:rsid w:val="00663558"/>
    <w:rsid w:val="00663768"/>
    <w:rsid w:val="00663821"/>
    <w:rsid w:val="00664043"/>
    <w:rsid w:val="006640D8"/>
    <w:rsid w:val="00664371"/>
    <w:rsid w:val="006647DA"/>
    <w:rsid w:val="00664995"/>
    <w:rsid w:val="00664C9D"/>
    <w:rsid w:val="006654B0"/>
    <w:rsid w:val="00665B3B"/>
    <w:rsid w:val="00665EB6"/>
    <w:rsid w:val="00665F01"/>
    <w:rsid w:val="006668A8"/>
    <w:rsid w:val="00666D24"/>
    <w:rsid w:val="00666F54"/>
    <w:rsid w:val="0066700C"/>
    <w:rsid w:val="006674A2"/>
    <w:rsid w:val="00671074"/>
    <w:rsid w:val="006712BC"/>
    <w:rsid w:val="00671B77"/>
    <w:rsid w:val="00671C3B"/>
    <w:rsid w:val="00671F1C"/>
    <w:rsid w:val="0067267F"/>
    <w:rsid w:val="00672B03"/>
    <w:rsid w:val="006730FC"/>
    <w:rsid w:val="00673BDA"/>
    <w:rsid w:val="00674119"/>
    <w:rsid w:val="00674950"/>
    <w:rsid w:val="00675A7C"/>
    <w:rsid w:val="00675AC5"/>
    <w:rsid w:val="00675C45"/>
    <w:rsid w:val="00675C83"/>
    <w:rsid w:val="006767EA"/>
    <w:rsid w:val="00676ECD"/>
    <w:rsid w:val="00677039"/>
    <w:rsid w:val="0067716B"/>
    <w:rsid w:val="006775CF"/>
    <w:rsid w:val="0067787B"/>
    <w:rsid w:val="006806AA"/>
    <w:rsid w:val="0068072B"/>
    <w:rsid w:val="006809AD"/>
    <w:rsid w:val="00680B23"/>
    <w:rsid w:val="00680E1D"/>
    <w:rsid w:val="006811AA"/>
    <w:rsid w:val="00681310"/>
    <w:rsid w:val="0068149B"/>
    <w:rsid w:val="00681798"/>
    <w:rsid w:val="00681931"/>
    <w:rsid w:val="006820A6"/>
    <w:rsid w:val="00682273"/>
    <w:rsid w:val="00682CB9"/>
    <w:rsid w:val="00682EAE"/>
    <w:rsid w:val="006831D7"/>
    <w:rsid w:val="006836EE"/>
    <w:rsid w:val="00683CC2"/>
    <w:rsid w:val="00683EB1"/>
    <w:rsid w:val="006845F1"/>
    <w:rsid w:val="00684919"/>
    <w:rsid w:val="00684B11"/>
    <w:rsid w:val="00684B93"/>
    <w:rsid w:val="00684BDB"/>
    <w:rsid w:val="00684EA8"/>
    <w:rsid w:val="00685041"/>
    <w:rsid w:val="00685872"/>
    <w:rsid w:val="00686208"/>
    <w:rsid w:val="006864E9"/>
    <w:rsid w:val="00686F31"/>
    <w:rsid w:val="00687359"/>
    <w:rsid w:val="0068755E"/>
    <w:rsid w:val="006876B1"/>
    <w:rsid w:val="00687B19"/>
    <w:rsid w:val="00690320"/>
    <w:rsid w:val="006906F6"/>
    <w:rsid w:val="00690A34"/>
    <w:rsid w:val="00690BC6"/>
    <w:rsid w:val="00690E79"/>
    <w:rsid w:val="0069130E"/>
    <w:rsid w:val="00691460"/>
    <w:rsid w:val="00691A94"/>
    <w:rsid w:val="00691B91"/>
    <w:rsid w:val="00691E92"/>
    <w:rsid w:val="006923F3"/>
    <w:rsid w:val="00692808"/>
    <w:rsid w:val="00692D55"/>
    <w:rsid w:val="00693039"/>
    <w:rsid w:val="006930E3"/>
    <w:rsid w:val="00693248"/>
    <w:rsid w:val="0069328A"/>
    <w:rsid w:val="006934E0"/>
    <w:rsid w:val="00693C40"/>
    <w:rsid w:val="00694741"/>
    <w:rsid w:val="006947F7"/>
    <w:rsid w:val="00694818"/>
    <w:rsid w:val="006948AF"/>
    <w:rsid w:val="00694AAB"/>
    <w:rsid w:val="00694CE4"/>
    <w:rsid w:val="00694F73"/>
    <w:rsid w:val="00694FF5"/>
    <w:rsid w:val="0069575C"/>
    <w:rsid w:val="00695813"/>
    <w:rsid w:val="00695B87"/>
    <w:rsid w:val="00695D65"/>
    <w:rsid w:val="00695FA5"/>
    <w:rsid w:val="006960A7"/>
    <w:rsid w:val="006963C5"/>
    <w:rsid w:val="006964A3"/>
    <w:rsid w:val="00696B85"/>
    <w:rsid w:val="00696CF7"/>
    <w:rsid w:val="00696D8E"/>
    <w:rsid w:val="00696FBE"/>
    <w:rsid w:val="006974E2"/>
    <w:rsid w:val="00697736"/>
    <w:rsid w:val="006978AC"/>
    <w:rsid w:val="00697AC4"/>
    <w:rsid w:val="006A06A9"/>
    <w:rsid w:val="006A120B"/>
    <w:rsid w:val="006A1307"/>
    <w:rsid w:val="006A156F"/>
    <w:rsid w:val="006A1F29"/>
    <w:rsid w:val="006A24A2"/>
    <w:rsid w:val="006A29A1"/>
    <w:rsid w:val="006A2E01"/>
    <w:rsid w:val="006A2FFF"/>
    <w:rsid w:val="006A3C79"/>
    <w:rsid w:val="006A3D93"/>
    <w:rsid w:val="006A3DAA"/>
    <w:rsid w:val="006A3EBA"/>
    <w:rsid w:val="006A4356"/>
    <w:rsid w:val="006A4531"/>
    <w:rsid w:val="006A4B58"/>
    <w:rsid w:val="006A4C08"/>
    <w:rsid w:val="006A4F3F"/>
    <w:rsid w:val="006A50E5"/>
    <w:rsid w:val="006A5446"/>
    <w:rsid w:val="006A5814"/>
    <w:rsid w:val="006A5AA9"/>
    <w:rsid w:val="006A6385"/>
    <w:rsid w:val="006A6393"/>
    <w:rsid w:val="006A6B39"/>
    <w:rsid w:val="006A6E4A"/>
    <w:rsid w:val="006A6FCE"/>
    <w:rsid w:val="006A70C9"/>
    <w:rsid w:val="006A79AC"/>
    <w:rsid w:val="006A7B7F"/>
    <w:rsid w:val="006A7C57"/>
    <w:rsid w:val="006B0792"/>
    <w:rsid w:val="006B0B98"/>
    <w:rsid w:val="006B0E7E"/>
    <w:rsid w:val="006B125F"/>
    <w:rsid w:val="006B1B16"/>
    <w:rsid w:val="006B24AA"/>
    <w:rsid w:val="006B250C"/>
    <w:rsid w:val="006B297F"/>
    <w:rsid w:val="006B2ACE"/>
    <w:rsid w:val="006B3D07"/>
    <w:rsid w:val="006B3E3D"/>
    <w:rsid w:val="006B436F"/>
    <w:rsid w:val="006B4A6D"/>
    <w:rsid w:val="006B4B1C"/>
    <w:rsid w:val="006B5237"/>
    <w:rsid w:val="006B535C"/>
    <w:rsid w:val="006B5BC5"/>
    <w:rsid w:val="006B5C2F"/>
    <w:rsid w:val="006B6CAF"/>
    <w:rsid w:val="006B728D"/>
    <w:rsid w:val="006B78FA"/>
    <w:rsid w:val="006B7D14"/>
    <w:rsid w:val="006C0DF3"/>
    <w:rsid w:val="006C1150"/>
    <w:rsid w:val="006C17B5"/>
    <w:rsid w:val="006C1BDC"/>
    <w:rsid w:val="006C1E95"/>
    <w:rsid w:val="006C1F9F"/>
    <w:rsid w:val="006C25F9"/>
    <w:rsid w:val="006C270B"/>
    <w:rsid w:val="006C2ADC"/>
    <w:rsid w:val="006C2C8A"/>
    <w:rsid w:val="006C2DA8"/>
    <w:rsid w:val="006C3301"/>
    <w:rsid w:val="006C3B26"/>
    <w:rsid w:val="006C3C8A"/>
    <w:rsid w:val="006C404A"/>
    <w:rsid w:val="006C4362"/>
    <w:rsid w:val="006C4730"/>
    <w:rsid w:val="006C4D75"/>
    <w:rsid w:val="006C4FB7"/>
    <w:rsid w:val="006C5058"/>
    <w:rsid w:val="006C5835"/>
    <w:rsid w:val="006C5A2D"/>
    <w:rsid w:val="006C5C39"/>
    <w:rsid w:val="006C5DB0"/>
    <w:rsid w:val="006C6303"/>
    <w:rsid w:val="006C65EB"/>
    <w:rsid w:val="006C6B5E"/>
    <w:rsid w:val="006C6EFA"/>
    <w:rsid w:val="006C7253"/>
    <w:rsid w:val="006C770A"/>
    <w:rsid w:val="006C7CC8"/>
    <w:rsid w:val="006C7F79"/>
    <w:rsid w:val="006C7FDD"/>
    <w:rsid w:val="006D0443"/>
    <w:rsid w:val="006D152B"/>
    <w:rsid w:val="006D1F28"/>
    <w:rsid w:val="006D21A3"/>
    <w:rsid w:val="006D23BC"/>
    <w:rsid w:val="006D2692"/>
    <w:rsid w:val="006D2F1E"/>
    <w:rsid w:val="006D3B3C"/>
    <w:rsid w:val="006D3D8B"/>
    <w:rsid w:val="006D3DF2"/>
    <w:rsid w:val="006D42DE"/>
    <w:rsid w:val="006D4415"/>
    <w:rsid w:val="006D44B1"/>
    <w:rsid w:val="006D47B0"/>
    <w:rsid w:val="006D4BCB"/>
    <w:rsid w:val="006D5293"/>
    <w:rsid w:val="006D53FD"/>
    <w:rsid w:val="006D5949"/>
    <w:rsid w:val="006D59BA"/>
    <w:rsid w:val="006D5DEB"/>
    <w:rsid w:val="006D621C"/>
    <w:rsid w:val="006D687C"/>
    <w:rsid w:val="006D687F"/>
    <w:rsid w:val="006D6890"/>
    <w:rsid w:val="006D698E"/>
    <w:rsid w:val="006D6E05"/>
    <w:rsid w:val="006D7646"/>
    <w:rsid w:val="006D7F1D"/>
    <w:rsid w:val="006D7F21"/>
    <w:rsid w:val="006E04D0"/>
    <w:rsid w:val="006E0527"/>
    <w:rsid w:val="006E0C86"/>
    <w:rsid w:val="006E0E1D"/>
    <w:rsid w:val="006E1526"/>
    <w:rsid w:val="006E1ABD"/>
    <w:rsid w:val="006E1B7B"/>
    <w:rsid w:val="006E1C03"/>
    <w:rsid w:val="006E2B9B"/>
    <w:rsid w:val="006E2DAB"/>
    <w:rsid w:val="006E3514"/>
    <w:rsid w:val="006E373E"/>
    <w:rsid w:val="006E3CE6"/>
    <w:rsid w:val="006E4252"/>
    <w:rsid w:val="006E4646"/>
    <w:rsid w:val="006E4D87"/>
    <w:rsid w:val="006E4E85"/>
    <w:rsid w:val="006E4FE2"/>
    <w:rsid w:val="006E50C4"/>
    <w:rsid w:val="006E5584"/>
    <w:rsid w:val="006E6274"/>
    <w:rsid w:val="006E6A37"/>
    <w:rsid w:val="006E7166"/>
    <w:rsid w:val="006E7888"/>
    <w:rsid w:val="006E7FB0"/>
    <w:rsid w:val="006F0042"/>
    <w:rsid w:val="006F01C6"/>
    <w:rsid w:val="006F0AE5"/>
    <w:rsid w:val="006F0D47"/>
    <w:rsid w:val="006F0F6D"/>
    <w:rsid w:val="006F1480"/>
    <w:rsid w:val="006F181C"/>
    <w:rsid w:val="006F1E71"/>
    <w:rsid w:val="006F2253"/>
    <w:rsid w:val="006F28E9"/>
    <w:rsid w:val="006F318E"/>
    <w:rsid w:val="006F3911"/>
    <w:rsid w:val="006F4144"/>
    <w:rsid w:val="006F456D"/>
    <w:rsid w:val="006F4770"/>
    <w:rsid w:val="006F523D"/>
    <w:rsid w:val="006F5266"/>
    <w:rsid w:val="006F591B"/>
    <w:rsid w:val="006F5E56"/>
    <w:rsid w:val="006F5FC3"/>
    <w:rsid w:val="006F61E3"/>
    <w:rsid w:val="006F6478"/>
    <w:rsid w:val="006F6DA3"/>
    <w:rsid w:val="006F6E32"/>
    <w:rsid w:val="006F77FF"/>
    <w:rsid w:val="006F7B1F"/>
    <w:rsid w:val="006F7B23"/>
    <w:rsid w:val="007000C0"/>
    <w:rsid w:val="00700417"/>
    <w:rsid w:val="00700598"/>
    <w:rsid w:val="00700777"/>
    <w:rsid w:val="007011FC"/>
    <w:rsid w:val="0070135E"/>
    <w:rsid w:val="0070151C"/>
    <w:rsid w:val="007016D4"/>
    <w:rsid w:val="00701A2F"/>
    <w:rsid w:val="0070229E"/>
    <w:rsid w:val="00702A13"/>
    <w:rsid w:val="00702D5E"/>
    <w:rsid w:val="00702D8D"/>
    <w:rsid w:val="00702EBC"/>
    <w:rsid w:val="007035FA"/>
    <w:rsid w:val="00703734"/>
    <w:rsid w:val="00703F77"/>
    <w:rsid w:val="00704472"/>
    <w:rsid w:val="007044B7"/>
    <w:rsid w:val="007046D5"/>
    <w:rsid w:val="00704D2D"/>
    <w:rsid w:val="00704F05"/>
    <w:rsid w:val="00705249"/>
    <w:rsid w:val="0070588B"/>
    <w:rsid w:val="00705B20"/>
    <w:rsid w:val="007060E4"/>
    <w:rsid w:val="00706158"/>
    <w:rsid w:val="0070659B"/>
    <w:rsid w:val="00706B96"/>
    <w:rsid w:val="00706EBE"/>
    <w:rsid w:val="00706FC5"/>
    <w:rsid w:val="007070BC"/>
    <w:rsid w:val="00707131"/>
    <w:rsid w:val="0070725F"/>
    <w:rsid w:val="007076DD"/>
    <w:rsid w:val="007077F5"/>
    <w:rsid w:val="00707CB7"/>
    <w:rsid w:val="00710296"/>
    <w:rsid w:val="00710566"/>
    <w:rsid w:val="007105FC"/>
    <w:rsid w:val="0071081A"/>
    <w:rsid w:val="00711755"/>
    <w:rsid w:val="00711819"/>
    <w:rsid w:val="00711B0F"/>
    <w:rsid w:val="007125D0"/>
    <w:rsid w:val="007125FD"/>
    <w:rsid w:val="00712AF5"/>
    <w:rsid w:val="00712CFD"/>
    <w:rsid w:val="00713485"/>
    <w:rsid w:val="00713539"/>
    <w:rsid w:val="007136C6"/>
    <w:rsid w:val="0071389A"/>
    <w:rsid w:val="007139E9"/>
    <w:rsid w:val="00713B36"/>
    <w:rsid w:val="00713C4C"/>
    <w:rsid w:val="00713DC7"/>
    <w:rsid w:val="007142F9"/>
    <w:rsid w:val="00714362"/>
    <w:rsid w:val="00714545"/>
    <w:rsid w:val="00714F94"/>
    <w:rsid w:val="007151B2"/>
    <w:rsid w:val="00715789"/>
    <w:rsid w:val="007157E7"/>
    <w:rsid w:val="00715850"/>
    <w:rsid w:val="00716499"/>
    <w:rsid w:val="0071673F"/>
    <w:rsid w:val="007167DF"/>
    <w:rsid w:val="007168B9"/>
    <w:rsid w:val="00716A27"/>
    <w:rsid w:val="00716F44"/>
    <w:rsid w:val="00716F9C"/>
    <w:rsid w:val="007171FE"/>
    <w:rsid w:val="00720E00"/>
    <w:rsid w:val="007210C2"/>
    <w:rsid w:val="0072182D"/>
    <w:rsid w:val="00721E73"/>
    <w:rsid w:val="00721F2A"/>
    <w:rsid w:val="007221D7"/>
    <w:rsid w:val="00722FDF"/>
    <w:rsid w:val="0072335E"/>
    <w:rsid w:val="00723481"/>
    <w:rsid w:val="007234F2"/>
    <w:rsid w:val="007235BC"/>
    <w:rsid w:val="007235BD"/>
    <w:rsid w:val="00723629"/>
    <w:rsid w:val="00723816"/>
    <w:rsid w:val="0072395F"/>
    <w:rsid w:val="00723A42"/>
    <w:rsid w:val="00723CB3"/>
    <w:rsid w:val="00723D16"/>
    <w:rsid w:val="00723DA2"/>
    <w:rsid w:val="00723FBD"/>
    <w:rsid w:val="007241E9"/>
    <w:rsid w:val="00724417"/>
    <w:rsid w:val="00724929"/>
    <w:rsid w:val="007249BF"/>
    <w:rsid w:val="00725989"/>
    <w:rsid w:val="00725AA9"/>
    <w:rsid w:val="00725CD4"/>
    <w:rsid w:val="007261B0"/>
    <w:rsid w:val="00726299"/>
    <w:rsid w:val="00726663"/>
    <w:rsid w:val="00726957"/>
    <w:rsid w:val="00726C20"/>
    <w:rsid w:val="00727834"/>
    <w:rsid w:val="00727A4D"/>
    <w:rsid w:val="00727D93"/>
    <w:rsid w:val="007300D1"/>
    <w:rsid w:val="00730477"/>
    <w:rsid w:val="007306BC"/>
    <w:rsid w:val="007306FF"/>
    <w:rsid w:val="00730850"/>
    <w:rsid w:val="00730FAB"/>
    <w:rsid w:val="00731044"/>
    <w:rsid w:val="0073202E"/>
    <w:rsid w:val="00732409"/>
    <w:rsid w:val="00732A35"/>
    <w:rsid w:val="00732B5B"/>
    <w:rsid w:val="00732FC6"/>
    <w:rsid w:val="00733034"/>
    <w:rsid w:val="007332A0"/>
    <w:rsid w:val="00733F02"/>
    <w:rsid w:val="00734A1E"/>
    <w:rsid w:val="00734EC6"/>
    <w:rsid w:val="0073557F"/>
    <w:rsid w:val="00735F2B"/>
    <w:rsid w:val="00736639"/>
    <w:rsid w:val="00736862"/>
    <w:rsid w:val="00736881"/>
    <w:rsid w:val="00736B1F"/>
    <w:rsid w:val="00736D24"/>
    <w:rsid w:val="00736ECC"/>
    <w:rsid w:val="00736F99"/>
    <w:rsid w:val="007371BC"/>
    <w:rsid w:val="007371CD"/>
    <w:rsid w:val="0073782C"/>
    <w:rsid w:val="007378D9"/>
    <w:rsid w:val="00737998"/>
    <w:rsid w:val="00737A18"/>
    <w:rsid w:val="00737B82"/>
    <w:rsid w:val="00737CD9"/>
    <w:rsid w:val="00740123"/>
    <w:rsid w:val="00740129"/>
    <w:rsid w:val="00740CAA"/>
    <w:rsid w:val="00740FB4"/>
    <w:rsid w:val="007416D7"/>
    <w:rsid w:val="00741BF2"/>
    <w:rsid w:val="00741FC4"/>
    <w:rsid w:val="00742550"/>
    <w:rsid w:val="00742C7D"/>
    <w:rsid w:val="00742C98"/>
    <w:rsid w:val="00742E8F"/>
    <w:rsid w:val="00743846"/>
    <w:rsid w:val="007438DB"/>
    <w:rsid w:val="00743A8A"/>
    <w:rsid w:val="00743BA9"/>
    <w:rsid w:val="00743BAF"/>
    <w:rsid w:val="0074401E"/>
    <w:rsid w:val="0074418D"/>
    <w:rsid w:val="007448E2"/>
    <w:rsid w:val="00744E0E"/>
    <w:rsid w:val="00744EED"/>
    <w:rsid w:val="007451AB"/>
    <w:rsid w:val="00745666"/>
    <w:rsid w:val="0074664F"/>
    <w:rsid w:val="00746AE8"/>
    <w:rsid w:val="007471B2"/>
    <w:rsid w:val="00747476"/>
    <w:rsid w:val="00747634"/>
    <w:rsid w:val="00747680"/>
    <w:rsid w:val="007478C5"/>
    <w:rsid w:val="007478DD"/>
    <w:rsid w:val="00747CA0"/>
    <w:rsid w:val="00747F4C"/>
    <w:rsid w:val="007502EF"/>
    <w:rsid w:val="007506C5"/>
    <w:rsid w:val="0075077E"/>
    <w:rsid w:val="00750A32"/>
    <w:rsid w:val="00750BEC"/>
    <w:rsid w:val="00750DBA"/>
    <w:rsid w:val="00751008"/>
    <w:rsid w:val="007511BD"/>
    <w:rsid w:val="0075147B"/>
    <w:rsid w:val="00751D60"/>
    <w:rsid w:val="00752109"/>
    <w:rsid w:val="0075255E"/>
    <w:rsid w:val="00752A98"/>
    <w:rsid w:val="00752FC3"/>
    <w:rsid w:val="007531BA"/>
    <w:rsid w:val="00753B84"/>
    <w:rsid w:val="00753E31"/>
    <w:rsid w:val="00753E57"/>
    <w:rsid w:val="00753FD3"/>
    <w:rsid w:val="007548DE"/>
    <w:rsid w:val="007548E6"/>
    <w:rsid w:val="00754E55"/>
    <w:rsid w:val="00754F45"/>
    <w:rsid w:val="00755BDE"/>
    <w:rsid w:val="00755D72"/>
    <w:rsid w:val="00755E26"/>
    <w:rsid w:val="00755F24"/>
    <w:rsid w:val="0075602B"/>
    <w:rsid w:val="0075611B"/>
    <w:rsid w:val="007564AC"/>
    <w:rsid w:val="007567ED"/>
    <w:rsid w:val="00756B4F"/>
    <w:rsid w:val="00756FC6"/>
    <w:rsid w:val="00757904"/>
    <w:rsid w:val="00757F82"/>
    <w:rsid w:val="00760793"/>
    <w:rsid w:val="007616BB"/>
    <w:rsid w:val="00761ADE"/>
    <w:rsid w:val="007621C2"/>
    <w:rsid w:val="0076279F"/>
    <w:rsid w:val="00762B03"/>
    <w:rsid w:val="00762D04"/>
    <w:rsid w:val="007630B3"/>
    <w:rsid w:val="00763572"/>
    <w:rsid w:val="00763B3F"/>
    <w:rsid w:val="00763DC5"/>
    <w:rsid w:val="0076403B"/>
    <w:rsid w:val="00764093"/>
    <w:rsid w:val="00764AC1"/>
    <w:rsid w:val="00764B36"/>
    <w:rsid w:val="00765506"/>
    <w:rsid w:val="00765A38"/>
    <w:rsid w:val="00765ED4"/>
    <w:rsid w:val="0076617C"/>
    <w:rsid w:val="00766B6F"/>
    <w:rsid w:val="00766BD2"/>
    <w:rsid w:val="00766F10"/>
    <w:rsid w:val="0076718B"/>
    <w:rsid w:val="00767690"/>
    <w:rsid w:val="00767A4A"/>
    <w:rsid w:val="00767C3D"/>
    <w:rsid w:val="0077064C"/>
    <w:rsid w:val="00770A64"/>
    <w:rsid w:val="00770E2A"/>
    <w:rsid w:val="00771427"/>
    <w:rsid w:val="007715F0"/>
    <w:rsid w:val="00771875"/>
    <w:rsid w:val="00771AB4"/>
    <w:rsid w:val="00771F8A"/>
    <w:rsid w:val="00772042"/>
    <w:rsid w:val="0077258C"/>
    <w:rsid w:val="00772A1C"/>
    <w:rsid w:val="00772A64"/>
    <w:rsid w:val="00772A81"/>
    <w:rsid w:val="00772BA4"/>
    <w:rsid w:val="00772BF6"/>
    <w:rsid w:val="00772E1A"/>
    <w:rsid w:val="00772F62"/>
    <w:rsid w:val="0077330C"/>
    <w:rsid w:val="00773699"/>
    <w:rsid w:val="00774B1A"/>
    <w:rsid w:val="0077538C"/>
    <w:rsid w:val="00775429"/>
    <w:rsid w:val="00775889"/>
    <w:rsid w:val="00775B7F"/>
    <w:rsid w:val="00775D80"/>
    <w:rsid w:val="00775D9E"/>
    <w:rsid w:val="00775E10"/>
    <w:rsid w:val="00775F14"/>
    <w:rsid w:val="0077617B"/>
    <w:rsid w:val="00776461"/>
    <w:rsid w:val="00776646"/>
    <w:rsid w:val="00777222"/>
    <w:rsid w:val="007774BB"/>
    <w:rsid w:val="00777D6B"/>
    <w:rsid w:val="00777EEF"/>
    <w:rsid w:val="00780215"/>
    <w:rsid w:val="00780412"/>
    <w:rsid w:val="00780F7C"/>
    <w:rsid w:val="00781730"/>
    <w:rsid w:val="00781A0A"/>
    <w:rsid w:val="00781A97"/>
    <w:rsid w:val="00781AB2"/>
    <w:rsid w:val="00781B1D"/>
    <w:rsid w:val="00782A47"/>
    <w:rsid w:val="007830EB"/>
    <w:rsid w:val="00783311"/>
    <w:rsid w:val="0078341D"/>
    <w:rsid w:val="007834BC"/>
    <w:rsid w:val="00783802"/>
    <w:rsid w:val="00783C90"/>
    <w:rsid w:val="00783E1F"/>
    <w:rsid w:val="007842D4"/>
    <w:rsid w:val="007843B4"/>
    <w:rsid w:val="007843DC"/>
    <w:rsid w:val="007847C8"/>
    <w:rsid w:val="0078518F"/>
    <w:rsid w:val="0078575D"/>
    <w:rsid w:val="0078685F"/>
    <w:rsid w:val="00786BD7"/>
    <w:rsid w:val="00786BF2"/>
    <w:rsid w:val="00786E66"/>
    <w:rsid w:val="0078737E"/>
    <w:rsid w:val="00787403"/>
    <w:rsid w:val="00787470"/>
    <w:rsid w:val="00787798"/>
    <w:rsid w:val="00787FC8"/>
    <w:rsid w:val="0079000D"/>
    <w:rsid w:val="0079028A"/>
    <w:rsid w:val="0079042F"/>
    <w:rsid w:val="0079116E"/>
    <w:rsid w:val="00791508"/>
    <w:rsid w:val="00791648"/>
    <w:rsid w:val="00791ACA"/>
    <w:rsid w:val="00791B8A"/>
    <w:rsid w:val="00791E18"/>
    <w:rsid w:val="0079203C"/>
    <w:rsid w:val="0079232F"/>
    <w:rsid w:val="0079279D"/>
    <w:rsid w:val="0079292F"/>
    <w:rsid w:val="007939E0"/>
    <w:rsid w:val="00793A8C"/>
    <w:rsid w:val="00793C7A"/>
    <w:rsid w:val="00793DEE"/>
    <w:rsid w:val="00794357"/>
    <w:rsid w:val="00794425"/>
    <w:rsid w:val="007944D6"/>
    <w:rsid w:val="007947BA"/>
    <w:rsid w:val="00794DFF"/>
    <w:rsid w:val="0079531C"/>
    <w:rsid w:val="00796341"/>
    <w:rsid w:val="00796359"/>
    <w:rsid w:val="007965F2"/>
    <w:rsid w:val="00796959"/>
    <w:rsid w:val="00796A9F"/>
    <w:rsid w:val="00796EB8"/>
    <w:rsid w:val="00797FCE"/>
    <w:rsid w:val="007A00A0"/>
    <w:rsid w:val="007A019B"/>
    <w:rsid w:val="007A02B2"/>
    <w:rsid w:val="007A0676"/>
    <w:rsid w:val="007A071F"/>
    <w:rsid w:val="007A1607"/>
    <w:rsid w:val="007A1845"/>
    <w:rsid w:val="007A19CA"/>
    <w:rsid w:val="007A1A10"/>
    <w:rsid w:val="007A1AA4"/>
    <w:rsid w:val="007A1D0E"/>
    <w:rsid w:val="007A1E45"/>
    <w:rsid w:val="007A1F91"/>
    <w:rsid w:val="007A2012"/>
    <w:rsid w:val="007A2440"/>
    <w:rsid w:val="007A2466"/>
    <w:rsid w:val="007A24AA"/>
    <w:rsid w:val="007A27A2"/>
    <w:rsid w:val="007A2B1B"/>
    <w:rsid w:val="007A3533"/>
    <w:rsid w:val="007A426D"/>
    <w:rsid w:val="007A4532"/>
    <w:rsid w:val="007A54B4"/>
    <w:rsid w:val="007A550F"/>
    <w:rsid w:val="007A5609"/>
    <w:rsid w:val="007A5727"/>
    <w:rsid w:val="007A5B15"/>
    <w:rsid w:val="007A5CAF"/>
    <w:rsid w:val="007A6251"/>
    <w:rsid w:val="007A6425"/>
    <w:rsid w:val="007A6C76"/>
    <w:rsid w:val="007A6C8E"/>
    <w:rsid w:val="007A6D2B"/>
    <w:rsid w:val="007A75C2"/>
    <w:rsid w:val="007A779E"/>
    <w:rsid w:val="007A7D5B"/>
    <w:rsid w:val="007A7FCF"/>
    <w:rsid w:val="007B0508"/>
    <w:rsid w:val="007B0CF8"/>
    <w:rsid w:val="007B115B"/>
    <w:rsid w:val="007B11CC"/>
    <w:rsid w:val="007B17FA"/>
    <w:rsid w:val="007B1EC9"/>
    <w:rsid w:val="007B22B3"/>
    <w:rsid w:val="007B23AA"/>
    <w:rsid w:val="007B28DF"/>
    <w:rsid w:val="007B2B17"/>
    <w:rsid w:val="007B2BCC"/>
    <w:rsid w:val="007B2C69"/>
    <w:rsid w:val="007B2ED7"/>
    <w:rsid w:val="007B305A"/>
    <w:rsid w:val="007B30AB"/>
    <w:rsid w:val="007B368D"/>
    <w:rsid w:val="007B3C0E"/>
    <w:rsid w:val="007B3CF8"/>
    <w:rsid w:val="007B3D82"/>
    <w:rsid w:val="007B4105"/>
    <w:rsid w:val="007B4206"/>
    <w:rsid w:val="007B4228"/>
    <w:rsid w:val="007B4487"/>
    <w:rsid w:val="007B46BA"/>
    <w:rsid w:val="007B4C36"/>
    <w:rsid w:val="007B5069"/>
    <w:rsid w:val="007B59D9"/>
    <w:rsid w:val="007B5FDE"/>
    <w:rsid w:val="007B60E4"/>
    <w:rsid w:val="007B620E"/>
    <w:rsid w:val="007B641D"/>
    <w:rsid w:val="007B6F60"/>
    <w:rsid w:val="007B7210"/>
    <w:rsid w:val="007B72EC"/>
    <w:rsid w:val="007B7AEA"/>
    <w:rsid w:val="007C0302"/>
    <w:rsid w:val="007C070C"/>
    <w:rsid w:val="007C07DB"/>
    <w:rsid w:val="007C09DD"/>
    <w:rsid w:val="007C0C9E"/>
    <w:rsid w:val="007C0EF4"/>
    <w:rsid w:val="007C0F5A"/>
    <w:rsid w:val="007C135F"/>
    <w:rsid w:val="007C143D"/>
    <w:rsid w:val="007C1A14"/>
    <w:rsid w:val="007C1A60"/>
    <w:rsid w:val="007C217A"/>
    <w:rsid w:val="007C2418"/>
    <w:rsid w:val="007C28F7"/>
    <w:rsid w:val="007C28FC"/>
    <w:rsid w:val="007C29B4"/>
    <w:rsid w:val="007C4053"/>
    <w:rsid w:val="007C49B3"/>
    <w:rsid w:val="007C4AF2"/>
    <w:rsid w:val="007C4BC8"/>
    <w:rsid w:val="007C4D3F"/>
    <w:rsid w:val="007C4F20"/>
    <w:rsid w:val="007C510C"/>
    <w:rsid w:val="007C589F"/>
    <w:rsid w:val="007C5BD7"/>
    <w:rsid w:val="007C627F"/>
    <w:rsid w:val="007C640E"/>
    <w:rsid w:val="007C6684"/>
    <w:rsid w:val="007C7014"/>
    <w:rsid w:val="007C7A48"/>
    <w:rsid w:val="007C7B01"/>
    <w:rsid w:val="007C7B26"/>
    <w:rsid w:val="007C7D6E"/>
    <w:rsid w:val="007D0354"/>
    <w:rsid w:val="007D0451"/>
    <w:rsid w:val="007D0CB3"/>
    <w:rsid w:val="007D0CC8"/>
    <w:rsid w:val="007D125A"/>
    <w:rsid w:val="007D132D"/>
    <w:rsid w:val="007D137B"/>
    <w:rsid w:val="007D1866"/>
    <w:rsid w:val="007D1A04"/>
    <w:rsid w:val="007D1B1D"/>
    <w:rsid w:val="007D1B48"/>
    <w:rsid w:val="007D1FE1"/>
    <w:rsid w:val="007D20D9"/>
    <w:rsid w:val="007D2329"/>
    <w:rsid w:val="007D236B"/>
    <w:rsid w:val="007D291D"/>
    <w:rsid w:val="007D2BD7"/>
    <w:rsid w:val="007D3085"/>
    <w:rsid w:val="007D33F2"/>
    <w:rsid w:val="007D34B1"/>
    <w:rsid w:val="007D34F6"/>
    <w:rsid w:val="007D37AC"/>
    <w:rsid w:val="007D453B"/>
    <w:rsid w:val="007D4901"/>
    <w:rsid w:val="007D50FD"/>
    <w:rsid w:val="007D6B7E"/>
    <w:rsid w:val="007D6C6F"/>
    <w:rsid w:val="007D76E4"/>
    <w:rsid w:val="007D76E7"/>
    <w:rsid w:val="007D79E0"/>
    <w:rsid w:val="007D7FCB"/>
    <w:rsid w:val="007E03D1"/>
    <w:rsid w:val="007E0A36"/>
    <w:rsid w:val="007E13B9"/>
    <w:rsid w:val="007E1C5D"/>
    <w:rsid w:val="007E27D1"/>
    <w:rsid w:val="007E2DBC"/>
    <w:rsid w:val="007E3202"/>
    <w:rsid w:val="007E35BE"/>
    <w:rsid w:val="007E3626"/>
    <w:rsid w:val="007E385F"/>
    <w:rsid w:val="007E3D79"/>
    <w:rsid w:val="007E4090"/>
    <w:rsid w:val="007E42C4"/>
    <w:rsid w:val="007E4788"/>
    <w:rsid w:val="007E54E8"/>
    <w:rsid w:val="007E5978"/>
    <w:rsid w:val="007E5A54"/>
    <w:rsid w:val="007E5EA6"/>
    <w:rsid w:val="007E5EFC"/>
    <w:rsid w:val="007E63F9"/>
    <w:rsid w:val="007E698B"/>
    <w:rsid w:val="007E6A85"/>
    <w:rsid w:val="007E7404"/>
    <w:rsid w:val="007E768C"/>
    <w:rsid w:val="007E7CE7"/>
    <w:rsid w:val="007F02A9"/>
    <w:rsid w:val="007F051E"/>
    <w:rsid w:val="007F0547"/>
    <w:rsid w:val="007F082E"/>
    <w:rsid w:val="007F1238"/>
    <w:rsid w:val="007F157D"/>
    <w:rsid w:val="007F159A"/>
    <w:rsid w:val="007F1C34"/>
    <w:rsid w:val="007F2063"/>
    <w:rsid w:val="007F2197"/>
    <w:rsid w:val="007F26ED"/>
    <w:rsid w:val="007F2FC0"/>
    <w:rsid w:val="007F3410"/>
    <w:rsid w:val="007F41C4"/>
    <w:rsid w:val="007F48FE"/>
    <w:rsid w:val="007F53B9"/>
    <w:rsid w:val="007F5A19"/>
    <w:rsid w:val="007F5B6E"/>
    <w:rsid w:val="007F5D5A"/>
    <w:rsid w:val="007F65D7"/>
    <w:rsid w:val="007F6F4E"/>
    <w:rsid w:val="007F726A"/>
    <w:rsid w:val="007F760E"/>
    <w:rsid w:val="007F7CB5"/>
    <w:rsid w:val="007F7CC3"/>
    <w:rsid w:val="008009B3"/>
    <w:rsid w:val="00800B5C"/>
    <w:rsid w:val="00800E91"/>
    <w:rsid w:val="0080101D"/>
    <w:rsid w:val="008019BC"/>
    <w:rsid w:val="00801B92"/>
    <w:rsid w:val="00801BBE"/>
    <w:rsid w:val="00801CE6"/>
    <w:rsid w:val="00802380"/>
    <w:rsid w:val="00802BE1"/>
    <w:rsid w:val="00802EEF"/>
    <w:rsid w:val="00803177"/>
    <w:rsid w:val="00803357"/>
    <w:rsid w:val="008037DF"/>
    <w:rsid w:val="00803CBC"/>
    <w:rsid w:val="00803D4B"/>
    <w:rsid w:val="00803D6D"/>
    <w:rsid w:val="00804073"/>
    <w:rsid w:val="00804107"/>
    <w:rsid w:val="00804CE2"/>
    <w:rsid w:val="00804DA5"/>
    <w:rsid w:val="00804FC0"/>
    <w:rsid w:val="00806429"/>
    <w:rsid w:val="0080699F"/>
    <w:rsid w:val="00806A76"/>
    <w:rsid w:val="00806E11"/>
    <w:rsid w:val="00807077"/>
    <w:rsid w:val="008073A6"/>
    <w:rsid w:val="008077A0"/>
    <w:rsid w:val="00807A9F"/>
    <w:rsid w:val="00807C67"/>
    <w:rsid w:val="0081042C"/>
    <w:rsid w:val="00810A49"/>
    <w:rsid w:val="00810A89"/>
    <w:rsid w:val="00810B4C"/>
    <w:rsid w:val="008110EC"/>
    <w:rsid w:val="00811640"/>
    <w:rsid w:val="00811D23"/>
    <w:rsid w:val="00811DDB"/>
    <w:rsid w:val="0081287D"/>
    <w:rsid w:val="00812929"/>
    <w:rsid w:val="00812AB0"/>
    <w:rsid w:val="00812C60"/>
    <w:rsid w:val="00812D73"/>
    <w:rsid w:val="00813055"/>
    <w:rsid w:val="0081343A"/>
    <w:rsid w:val="00813AD9"/>
    <w:rsid w:val="00813D6B"/>
    <w:rsid w:val="00814145"/>
    <w:rsid w:val="00814169"/>
    <w:rsid w:val="0081416D"/>
    <w:rsid w:val="008144E3"/>
    <w:rsid w:val="008149C7"/>
    <w:rsid w:val="008152BB"/>
    <w:rsid w:val="00815FAB"/>
    <w:rsid w:val="00816DBE"/>
    <w:rsid w:val="00816DF1"/>
    <w:rsid w:val="00817757"/>
    <w:rsid w:val="00817A36"/>
    <w:rsid w:val="00817A7B"/>
    <w:rsid w:val="00817DB9"/>
    <w:rsid w:val="00817F98"/>
    <w:rsid w:val="008202B6"/>
    <w:rsid w:val="00820415"/>
    <w:rsid w:val="008207E3"/>
    <w:rsid w:val="00820E31"/>
    <w:rsid w:val="00820F6A"/>
    <w:rsid w:val="00821FBC"/>
    <w:rsid w:val="008223BD"/>
    <w:rsid w:val="00822D18"/>
    <w:rsid w:val="00822F84"/>
    <w:rsid w:val="008230E7"/>
    <w:rsid w:val="008231A1"/>
    <w:rsid w:val="00823931"/>
    <w:rsid w:val="00823A61"/>
    <w:rsid w:val="008240D7"/>
    <w:rsid w:val="00824A96"/>
    <w:rsid w:val="008250AC"/>
    <w:rsid w:val="008253B2"/>
    <w:rsid w:val="0082558D"/>
    <w:rsid w:val="00825729"/>
    <w:rsid w:val="00825B77"/>
    <w:rsid w:val="008266B7"/>
    <w:rsid w:val="00826899"/>
    <w:rsid w:val="0082696B"/>
    <w:rsid w:val="008270B2"/>
    <w:rsid w:val="00827C42"/>
    <w:rsid w:val="00827D07"/>
    <w:rsid w:val="00831B26"/>
    <w:rsid w:val="008322A7"/>
    <w:rsid w:val="00832AFC"/>
    <w:rsid w:val="008331EB"/>
    <w:rsid w:val="00833482"/>
    <w:rsid w:val="008334AD"/>
    <w:rsid w:val="008337C2"/>
    <w:rsid w:val="00833AB3"/>
    <w:rsid w:val="008343F7"/>
    <w:rsid w:val="008349F4"/>
    <w:rsid w:val="00834FCB"/>
    <w:rsid w:val="00835242"/>
    <w:rsid w:val="008353C2"/>
    <w:rsid w:val="00835AB9"/>
    <w:rsid w:val="008361D2"/>
    <w:rsid w:val="008362BB"/>
    <w:rsid w:val="008365A5"/>
    <w:rsid w:val="00836686"/>
    <w:rsid w:val="00836765"/>
    <w:rsid w:val="008368FF"/>
    <w:rsid w:val="008369A2"/>
    <w:rsid w:val="00836B94"/>
    <w:rsid w:val="00837857"/>
    <w:rsid w:val="008379D2"/>
    <w:rsid w:val="008379DF"/>
    <w:rsid w:val="00837C60"/>
    <w:rsid w:val="00837F48"/>
    <w:rsid w:val="00840A0C"/>
    <w:rsid w:val="00840A20"/>
    <w:rsid w:val="00841088"/>
    <w:rsid w:val="00841809"/>
    <w:rsid w:val="00841CEE"/>
    <w:rsid w:val="008420B7"/>
    <w:rsid w:val="00842419"/>
    <w:rsid w:val="008424B5"/>
    <w:rsid w:val="00842909"/>
    <w:rsid w:val="00842B32"/>
    <w:rsid w:val="0084394F"/>
    <w:rsid w:val="00843964"/>
    <w:rsid w:val="00843BA5"/>
    <w:rsid w:val="00844411"/>
    <w:rsid w:val="008444FE"/>
    <w:rsid w:val="008450AF"/>
    <w:rsid w:val="0084516F"/>
    <w:rsid w:val="00845A0F"/>
    <w:rsid w:val="00845F4B"/>
    <w:rsid w:val="00846AD7"/>
    <w:rsid w:val="00847065"/>
    <w:rsid w:val="00847416"/>
    <w:rsid w:val="00847A9D"/>
    <w:rsid w:val="0085139C"/>
    <w:rsid w:val="00851DB7"/>
    <w:rsid w:val="00851DC6"/>
    <w:rsid w:val="00851FDF"/>
    <w:rsid w:val="008521E0"/>
    <w:rsid w:val="00852C97"/>
    <w:rsid w:val="00852EEE"/>
    <w:rsid w:val="008535D7"/>
    <w:rsid w:val="00853ED6"/>
    <w:rsid w:val="00853FD5"/>
    <w:rsid w:val="008547D9"/>
    <w:rsid w:val="00855A84"/>
    <w:rsid w:val="00855D7F"/>
    <w:rsid w:val="00855F0C"/>
    <w:rsid w:val="00855FE2"/>
    <w:rsid w:val="00856209"/>
    <w:rsid w:val="00856334"/>
    <w:rsid w:val="008563A3"/>
    <w:rsid w:val="0085653C"/>
    <w:rsid w:val="00857083"/>
    <w:rsid w:val="0085721F"/>
    <w:rsid w:val="00857A95"/>
    <w:rsid w:val="00857B5C"/>
    <w:rsid w:val="00857E07"/>
    <w:rsid w:val="00860819"/>
    <w:rsid w:val="008612F3"/>
    <w:rsid w:val="0086130A"/>
    <w:rsid w:val="00861626"/>
    <w:rsid w:val="008616FC"/>
    <w:rsid w:val="00861880"/>
    <w:rsid w:val="00862362"/>
    <w:rsid w:val="0086251A"/>
    <w:rsid w:val="00862946"/>
    <w:rsid w:val="00862A11"/>
    <w:rsid w:val="00863052"/>
    <w:rsid w:val="008630BD"/>
    <w:rsid w:val="008631FB"/>
    <w:rsid w:val="0086333F"/>
    <w:rsid w:val="0086417E"/>
    <w:rsid w:val="00864717"/>
    <w:rsid w:val="00864A0D"/>
    <w:rsid w:val="00864F48"/>
    <w:rsid w:val="00864FA5"/>
    <w:rsid w:val="00864FD5"/>
    <w:rsid w:val="00865760"/>
    <w:rsid w:val="00865820"/>
    <w:rsid w:val="0086597B"/>
    <w:rsid w:val="00865FC0"/>
    <w:rsid w:val="008662F6"/>
    <w:rsid w:val="0086656F"/>
    <w:rsid w:val="0086678A"/>
    <w:rsid w:val="0086697D"/>
    <w:rsid w:val="00866B97"/>
    <w:rsid w:val="00866D0E"/>
    <w:rsid w:val="00867666"/>
    <w:rsid w:val="00867C09"/>
    <w:rsid w:val="00867F4E"/>
    <w:rsid w:val="0086BE69"/>
    <w:rsid w:val="008700C6"/>
    <w:rsid w:val="0087038B"/>
    <w:rsid w:val="00871067"/>
    <w:rsid w:val="008714FE"/>
    <w:rsid w:val="00871516"/>
    <w:rsid w:val="008716C2"/>
    <w:rsid w:val="00871C5A"/>
    <w:rsid w:val="00871C93"/>
    <w:rsid w:val="00871E4B"/>
    <w:rsid w:val="0087200A"/>
    <w:rsid w:val="0087216A"/>
    <w:rsid w:val="008722D3"/>
    <w:rsid w:val="008723CF"/>
    <w:rsid w:val="008727A6"/>
    <w:rsid w:val="008729EC"/>
    <w:rsid w:val="00872DB7"/>
    <w:rsid w:val="00872E7D"/>
    <w:rsid w:val="008731D7"/>
    <w:rsid w:val="00873458"/>
    <w:rsid w:val="0087406E"/>
    <w:rsid w:val="0087428B"/>
    <w:rsid w:val="008746C4"/>
    <w:rsid w:val="0087483A"/>
    <w:rsid w:val="008748E2"/>
    <w:rsid w:val="00874FDD"/>
    <w:rsid w:val="008751C6"/>
    <w:rsid w:val="008751ED"/>
    <w:rsid w:val="00875F1E"/>
    <w:rsid w:val="008769D1"/>
    <w:rsid w:val="0087708E"/>
    <w:rsid w:val="008772DC"/>
    <w:rsid w:val="008775F5"/>
    <w:rsid w:val="00877AA1"/>
    <w:rsid w:val="00877AAA"/>
    <w:rsid w:val="00877B9E"/>
    <w:rsid w:val="0088050E"/>
    <w:rsid w:val="00880562"/>
    <w:rsid w:val="00881072"/>
    <w:rsid w:val="008810FD"/>
    <w:rsid w:val="00881667"/>
    <w:rsid w:val="008816AD"/>
    <w:rsid w:val="00881787"/>
    <w:rsid w:val="00881F66"/>
    <w:rsid w:val="0088220F"/>
    <w:rsid w:val="0088234B"/>
    <w:rsid w:val="0088291F"/>
    <w:rsid w:val="00882B71"/>
    <w:rsid w:val="00882B97"/>
    <w:rsid w:val="0088321C"/>
    <w:rsid w:val="00883440"/>
    <w:rsid w:val="0088354D"/>
    <w:rsid w:val="00883764"/>
    <w:rsid w:val="00883F49"/>
    <w:rsid w:val="00884603"/>
    <w:rsid w:val="00884954"/>
    <w:rsid w:val="00884C6F"/>
    <w:rsid w:val="00885228"/>
    <w:rsid w:val="0088535B"/>
    <w:rsid w:val="0088570F"/>
    <w:rsid w:val="00885ADC"/>
    <w:rsid w:val="008862CE"/>
    <w:rsid w:val="00886732"/>
    <w:rsid w:val="00886A83"/>
    <w:rsid w:val="00886EC1"/>
    <w:rsid w:val="008872D4"/>
    <w:rsid w:val="00887E33"/>
    <w:rsid w:val="00891077"/>
    <w:rsid w:val="00891871"/>
    <w:rsid w:val="00891D50"/>
    <w:rsid w:val="00893615"/>
    <w:rsid w:val="00893B9D"/>
    <w:rsid w:val="00894428"/>
    <w:rsid w:val="00894B7D"/>
    <w:rsid w:val="00894C93"/>
    <w:rsid w:val="00895258"/>
    <w:rsid w:val="00895662"/>
    <w:rsid w:val="00895679"/>
    <w:rsid w:val="008956A7"/>
    <w:rsid w:val="00895AD9"/>
    <w:rsid w:val="00895CDA"/>
    <w:rsid w:val="00895D95"/>
    <w:rsid w:val="00895EF1"/>
    <w:rsid w:val="0089696F"/>
    <w:rsid w:val="00896C18"/>
    <w:rsid w:val="008976FB"/>
    <w:rsid w:val="00897700"/>
    <w:rsid w:val="008979E0"/>
    <w:rsid w:val="00897BD1"/>
    <w:rsid w:val="00897F55"/>
    <w:rsid w:val="00897F6E"/>
    <w:rsid w:val="008A0E1B"/>
    <w:rsid w:val="008A132F"/>
    <w:rsid w:val="008A1A9D"/>
    <w:rsid w:val="008A1DD1"/>
    <w:rsid w:val="008A223E"/>
    <w:rsid w:val="008A2363"/>
    <w:rsid w:val="008A26F7"/>
    <w:rsid w:val="008A2A04"/>
    <w:rsid w:val="008A2F9E"/>
    <w:rsid w:val="008A36D8"/>
    <w:rsid w:val="008A39C8"/>
    <w:rsid w:val="008A401B"/>
    <w:rsid w:val="008A43BA"/>
    <w:rsid w:val="008A4F3F"/>
    <w:rsid w:val="008A537D"/>
    <w:rsid w:val="008A53A4"/>
    <w:rsid w:val="008A5D10"/>
    <w:rsid w:val="008A5DCF"/>
    <w:rsid w:val="008A6241"/>
    <w:rsid w:val="008A62E9"/>
    <w:rsid w:val="008A6331"/>
    <w:rsid w:val="008A6FD4"/>
    <w:rsid w:val="008A75A2"/>
    <w:rsid w:val="008A7C85"/>
    <w:rsid w:val="008B097D"/>
    <w:rsid w:val="008B09F4"/>
    <w:rsid w:val="008B0E1A"/>
    <w:rsid w:val="008B100B"/>
    <w:rsid w:val="008B15AD"/>
    <w:rsid w:val="008B2239"/>
    <w:rsid w:val="008B2402"/>
    <w:rsid w:val="008B253C"/>
    <w:rsid w:val="008B27F9"/>
    <w:rsid w:val="008B2E20"/>
    <w:rsid w:val="008B3312"/>
    <w:rsid w:val="008B3C7C"/>
    <w:rsid w:val="008B429D"/>
    <w:rsid w:val="008B4318"/>
    <w:rsid w:val="008B44C4"/>
    <w:rsid w:val="008B46C7"/>
    <w:rsid w:val="008B4B4B"/>
    <w:rsid w:val="008B4C2D"/>
    <w:rsid w:val="008B4F96"/>
    <w:rsid w:val="008B5921"/>
    <w:rsid w:val="008B68EB"/>
    <w:rsid w:val="008B70FD"/>
    <w:rsid w:val="008B75A2"/>
    <w:rsid w:val="008B7D7D"/>
    <w:rsid w:val="008C019F"/>
    <w:rsid w:val="008C08B0"/>
    <w:rsid w:val="008C0E60"/>
    <w:rsid w:val="008C0FEA"/>
    <w:rsid w:val="008C1675"/>
    <w:rsid w:val="008C1B1C"/>
    <w:rsid w:val="008C1FC2"/>
    <w:rsid w:val="008C20E3"/>
    <w:rsid w:val="008C2BD0"/>
    <w:rsid w:val="008C3049"/>
    <w:rsid w:val="008C391A"/>
    <w:rsid w:val="008C5198"/>
    <w:rsid w:val="008C52D8"/>
    <w:rsid w:val="008C5309"/>
    <w:rsid w:val="008C5B88"/>
    <w:rsid w:val="008C6179"/>
    <w:rsid w:val="008C65B0"/>
    <w:rsid w:val="008C7312"/>
    <w:rsid w:val="008C7500"/>
    <w:rsid w:val="008C7708"/>
    <w:rsid w:val="008D0115"/>
    <w:rsid w:val="008D0196"/>
    <w:rsid w:val="008D03A4"/>
    <w:rsid w:val="008D0850"/>
    <w:rsid w:val="008D0A92"/>
    <w:rsid w:val="008D1400"/>
    <w:rsid w:val="008D156F"/>
    <w:rsid w:val="008D20B0"/>
    <w:rsid w:val="008D239F"/>
    <w:rsid w:val="008D2FE7"/>
    <w:rsid w:val="008D32F6"/>
    <w:rsid w:val="008D3829"/>
    <w:rsid w:val="008D38D5"/>
    <w:rsid w:val="008D3DB8"/>
    <w:rsid w:val="008D3E3B"/>
    <w:rsid w:val="008D3E3D"/>
    <w:rsid w:val="008D406A"/>
    <w:rsid w:val="008D4327"/>
    <w:rsid w:val="008D4432"/>
    <w:rsid w:val="008D4846"/>
    <w:rsid w:val="008D4FAF"/>
    <w:rsid w:val="008D547F"/>
    <w:rsid w:val="008D5671"/>
    <w:rsid w:val="008D58C5"/>
    <w:rsid w:val="008D6279"/>
    <w:rsid w:val="008D637B"/>
    <w:rsid w:val="008D6D34"/>
    <w:rsid w:val="008D6ECC"/>
    <w:rsid w:val="008D6EF6"/>
    <w:rsid w:val="008D7246"/>
    <w:rsid w:val="008D72AD"/>
    <w:rsid w:val="008D73FE"/>
    <w:rsid w:val="008D75F0"/>
    <w:rsid w:val="008D7795"/>
    <w:rsid w:val="008D7845"/>
    <w:rsid w:val="008D7A64"/>
    <w:rsid w:val="008D7C1D"/>
    <w:rsid w:val="008E060B"/>
    <w:rsid w:val="008E062C"/>
    <w:rsid w:val="008E070B"/>
    <w:rsid w:val="008E0BB8"/>
    <w:rsid w:val="008E10A4"/>
    <w:rsid w:val="008E114E"/>
    <w:rsid w:val="008E144D"/>
    <w:rsid w:val="008E1982"/>
    <w:rsid w:val="008E2105"/>
    <w:rsid w:val="008E212E"/>
    <w:rsid w:val="008E261A"/>
    <w:rsid w:val="008E28F4"/>
    <w:rsid w:val="008E2ADB"/>
    <w:rsid w:val="008E3405"/>
    <w:rsid w:val="008E3455"/>
    <w:rsid w:val="008E3855"/>
    <w:rsid w:val="008E3C7B"/>
    <w:rsid w:val="008E4057"/>
    <w:rsid w:val="008E437F"/>
    <w:rsid w:val="008E4417"/>
    <w:rsid w:val="008E472A"/>
    <w:rsid w:val="008E47F0"/>
    <w:rsid w:val="008E4F31"/>
    <w:rsid w:val="008E4FFC"/>
    <w:rsid w:val="008E504B"/>
    <w:rsid w:val="008E5529"/>
    <w:rsid w:val="008E56C9"/>
    <w:rsid w:val="008E5732"/>
    <w:rsid w:val="008E585B"/>
    <w:rsid w:val="008E5EF8"/>
    <w:rsid w:val="008E6163"/>
    <w:rsid w:val="008E6CF7"/>
    <w:rsid w:val="008E72C9"/>
    <w:rsid w:val="008E7D9E"/>
    <w:rsid w:val="008E7E66"/>
    <w:rsid w:val="008E7F5A"/>
    <w:rsid w:val="008EF95F"/>
    <w:rsid w:val="008F0752"/>
    <w:rsid w:val="008F09AC"/>
    <w:rsid w:val="008F0E8F"/>
    <w:rsid w:val="008F1106"/>
    <w:rsid w:val="008F1759"/>
    <w:rsid w:val="008F1BF1"/>
    <w:rsid w:val="008F1D64"/>
    <w:rsid w:val="008F1E9B"/>
    <w:rsid w:val="008F2857"/>
    <w:rsid w:val="008F2EAE"/>
    <w:rsid w:val="008F30A3"/>
    <w:rsid w:val="008F35A1"/>
    <w:rsid w:val="008F3797"/>
    <w:rsid w:val="008F3843"/>
    <w:rsid w:val="008F395B"/>
    <w:rsid w:val="008F3C39"/>
    <w:rsid w:val="008F419E"/>
    <w:rsid w:val="008F420C"/>
    <w:rsid w:val="008F4364"/>
    <w:rsid w:val="008F4ACA"/>
    <w:rsid w:val="008F52BC"/>
    <w:rsid w:val="008F5301"/>
    <w:rsid w:val="008F5BC3"/>
    <w:rsid w:val="008F5E32"/>
    <w:rsid w:val="008F61F3"/>
    <w:rsid w:val="008F6A12"/>
    <w:rsid w:val="008F6BA3"/>
    <w:rsid w:val="008F6CA8"/>
    <w:rsid w:val="008F6EBE"/>
    <w:rsid w:val="008F70F4"/>
    <w:rsid w:val="008F7179"/>
    <w:rsid w:val="0090031D"/>
    <w:rsid w:val="00900501"/>
    <w:rsid w:val="00900624"/>
    <w:rsid w:val="00901046"/>
    <w:rsid w:val="0090121B"/>
    <w:rsid w:val="0090127F"/>
    <w:rsid w:val="00902729"/>
    <w:rsid w:val="00902CAF"/>
    <w:rsid w:val="00902DCF"/>
    <w:rsid w:val="00902EDE"/>
    <w:rsid w:val="0090303D"/>
    <w:rsid w:val="009031BF"/>
    <w:rsid w:val="0090322A"/>
    <w:rsid w:val="00903D3E"/>
    <w:rsid w:val="0090413D"/>
    <w:rsid w:val="009044D4"/>
    <w:rsid w:val="00904C0A"/>
    <w:rsid w:val="00904C1A"/>
    <w:rsid w:val="00905315"/>
    <w:rsid w:val="00905330"/>
    <w:rsid w:val="0090571D"/>
    <w:rsid w:val="00906102"/>
    <w:rsid w:val="00906236"/>
    <w:rsid w:val="00906476"/>
    <w:rsid w:val="00906C85"/>
    <w:rsid w:val="00906FAD"/>
    <w:rsid w:val="00906FF9"/>
    <w:rsid w:val="009070B0"/>
    <w:rsid w:val="00907102"/>
    <w:rsid w:val="00907B7A"/>
    <w:rsid w:val="00907D77"/>
    <w:rsid w:val="0091019C"/>
    <w:rsid w:val="009102B0"/>
    <w:rsid w:val="0091047E"/>
    <w:rsid w:val="009107BB"/>
    <w:rsid w:val="00910826"/>
    <w:rsid w:val="00910E1A"/>
    <w:rsid w:val="0091118B"/>
    <w:rsid w:val="00911256"/>
    <w:rsid w:val="00911369"/>
    <w:rsid w:val="009122C6"/>
    <w:rsid w:val="0091231E"/>
    <w:rsid w:val="009124A6"/>
    <w:rsid w:val="00912593"/>
    <w:rsid w:val="00912628"/>
    <w:rsid w:val="009126ED"/>
    <w:rsid w:val="00912CF6"/>
    <w:rsid w:val="00912FB8"/>
    <w:rsid w:val="00912FC8"/>
    <w:rsid w:val="009131EA"/>
    <w:rsid w:val="0091365D"/>
    <w:rsid w:val="00913843"/>
    <w:rsid w:val="00914B8B"/>
    <w:rsid w:val="0091563D"/>
    <w:rsid w:val="00915869"/>
    <w:rsid w:val="00915BC8"/>
    <w:rsid w:val="00916242"/>
    <w:rsid w:val="00916339"/>
    <w:rsid w:val="009165B3"/>
    <w:rsid w:val="009166BF"/>
    <w:rsid w:val="0091676A"/>
    <w:rsid w:val="00916E90"/>
    <w:rsid w:val="00917570"/>
    <w:rsid w:val="00917649"/>
    <w:rsid w:val="00917698"/>
    <w:rsid w:val="009176AB"/>
    <w:rsid w:val="00917A9E"/>
    <w:rsid w:val="00917BEF"/>
    <w:rsid w:val="009200FB"/>
    <w:rsid w:val="00920305"/>
    <w:rsid w:val="00920460"/>
    <w:rsid w:val="0092098D"/>
    <w:rsid w:val="00920E54"/>
    <w:rsid w:val="00920F32"/>
    <w:rsid w:val="009222D0"/>
    <w:rsid w:val="00922665"/>
    <w:rsid w:val="00922E61"/>
    <w:rsid w:val="00922EE1"/>
    <w:rsid w:val="00922F1C"/>
    <w:rsid w:val="00922F86"/>
    <w:rsid w:val="00923567"/>
    <w:rsid w:val="00923616"/>
    <w:rsid w:val="009237E2"/>
    <w:rsid w:val="00923A1B"/>
    <w:rsid w:val="00923F6D"/>
    <w:rsid w:val="00924798"/>
    <w:rsid w:val="0092488F"/>
    <w:rsid w:val="009249D2"/>
    <w:rsid w:val="009249F3"/>
    <w:rsid w:val="0092503B"/>
    <w:rsid w:val="00925618"/>
    <w:rsid w:val="0092569C"/>
    <w:rsid w:val="009258E8"/>
    <w:rsid w:val="00925B62"/>
    <w:rsid w:val="00925EC7"/>
    <w:rsid w:val="00926951"/>
    <w:rsid w:val="00926D40"/>
    <w:rsid w:val="0092734A"/>
    <w:rsid w:val="0092745F"/>
    <w:rsid w:val="00927C50"/>
    <w:rsid w:val="00927F16"/>
    <w:rsid w:val="00927F9F"/>
    <w:rsid w:val="00931169"/>
    <w:rsid w:val="00931642"/>
    <w:rsid w:val="00931B96"/>
    <w:rsid w:val="00932478"/>
    <w:rsid w:val="00932F9A"/>
    <w:rsid w:val="00933384"/>
    <w:rsid w:val="009342DE"/>
    <w:rsid w:val="00934307"/>
    <w:rsid w:val="00934402"/>
    <w:rsid w:val="00934703"/>
    <w:rsid w:val="00934A91"/>
    <w:rsid w:val="00934EE7"/>
    <w:rsid w:val="009351F1"/>
    <w:rsid w:val="00935450"/>
    <w:rsid w:val="00935592"/>
    <w:rsid w:val="00935AD8"/>
    <w:rsid w:val="00935CB4"/>
    <w:rsid w:val="00936051"/>
    <w:rsid w:val="009362BA"/>
    <w:rsid w:val="00936BAC"/>
    <w:rsid w:val="00937449"/>
    <w:rsid w:val="00937783"/>
    <w:rsid w:val="00937EB3"/>
    <w:rsid w:val="0094028B"/>
    <w:rsid w:val="00940418"/>
    <w:rsid w:val="0094091E"/>
    <w:rsid w:val="00940F42"/>
    <w:rsid w:val="00941A3A"/>
    <w:rsid w:val="00941CD1"/>
    <w:rsid w:val="00943181"/>
    <w:rsid w:val="00943CA3"/>
    <w:rsid w:val="00943DF0"/>
    <w:rsid w:val="00943E16"/>
    <w:rsid w:val="00944122"/>
    <w:rsid w:val="00944233"/>
    <w:rsid w:val="009442EE"/>
    <w:rsid w:val="00944645"/>
    <w:rsid w:val="00944783"/>
    <w:rsid w:val="00944826"/>
    <w:rsid w:val="00944874"/>
    <w:rsid w:val="009448F6"/>
    <w:rsid w:val="00944D7B"/>
    <w:rsid w:val="009453A6"/>
    <w:rsid w:val="009457D3"/>
    <w:rsid w:val="009458C6"/>
    <w:rsid w:val="00945EA4"/>
    <w:rsid w:val="00947379"/>
    <w:rsid w:val="009475CE"/>
    <w:rsid w:val="00947AC6"/>
    <w:rsid w:val="00947BD6"/>
    <w:rsid w:val="00947F64"/>
    <w:rsid w:val="00950E46"/>
    <w:rsid w:val="00950F32"/>
    <w:rsid w:val="0095122D"/>
    <w:rsid w:val="00951545"/>
    <w:rsid w:val="00951640"/>
    <w:rsid w:val="009518C3"/>
    <w:rsid w:val="009519CC"/>
    <w:rsid w:val="00951C43"/>
    <w:rsid w:val="00952095"/>
    <w:rsid w:val="00952933"/>
    <w:rsid w:val="00952F6A"/>
    <w:rsid w:val="009530CD"/>
    <w:rsid w:val="009533B2"/>
    <w:rsid w:val="009536E6"/>
    <w:rsid w:val="0095376E"/>
    <w:rsid w:val="009538F8"/>
    <w:rsid w:val="00953E56"/>
    <w:rsid w:val="00954BFD"/>
    <w:rsid w:val="00954CFD"/>
    <w:rsid w:val="00954DDE"/>
    <w:rsid w:val="00955697"/>
    <w:rsid w:val="00955699"/>
    <w:rsid w:val="0095657D"/>
    <w:rsid w:val="009566A1"/>
    <w:rsid w:val="00956B72"/>
    <w:rsid w:val="00957256"/>
    <w:rsid w:val="00957CC0"/>
    <w:rsid w:val="00957D15"/>
    <w:rsid w:val="009605A3"/>
    <w:rsid w:val="00960C5F"/>
    <w:rsid w:val="00960D88"/>
    <w:rsid w:val="00960FEB"/>
    <w:rsid w:val="00960FED"/>
    <w:rsid w:val="00961BDF"/>
    <w:rsid w:val="00962368"/>
    <w:rsid w:val="0096321B"/>
    <w:rsid w:val="0096348F"/>
    <w:rsid w:val="009635A0"/>
    <w:rsid w:val="00963642"/>
    <w:rsid w:val="00963745"/>
    <w:rsid w:val="009639DD"/>
    <w:rsid w:val="00963A0C"/>
    <w:rsid w:val="00963B74"/>
    <w:rsid w:val="00963D37"/>
    <w:rsid w:val="00963E49"/>
    <w:rsid w:val="00963E92"/>
    <w:rsid w:val="0096417D"/>
    <w:rsid w:val="00964426"/>
    <w:rsid w:val="00964AA7"/>
    <w:rsid w:val="00965379"/>
    <w:rsid w:val="009654B3"/>
    <w:rsid w:val="009655CF"/>
    <w:rsid w:val="00965973"/>
    <w:rsid w:val="00965C20"/>
    <w:rsid w:val="00966060"/>
    <w:rsid w:val="0096654C"/>
    <w:rsid w:val="00966D5A"/>
    <w:rsid w:val="009677FF"/>
    <w:rsid w:val="009678C9"/>
    <w:rsid w:val="00967A8B"/>
    <w:rsid w:val="00967AD8"/>
    <w:rsid w:val="00970875"/>
    <w:rsid w:val="00970BC5"/>
    <w:rsid w:val="00970C7A"/>
    <w:rsid w:val="00971904"/>
    <w:rsid w:val="00972B3E"/>
    <w:rsid w:val="00972ECE"/>
    <w:rsid w:val="00972F35"/>
    <w:rsid w:val="00973556"/>
    <w:rsid w:val="009738A2"/>
    <w:rsid w:val="00973AE4"/>
    <w:rsid w:val="009744B5"/>
    <w:rsid w:val="00974B73"/>
    <w:rsid w:val="00974C72"/>
    <w:rsid w:val="00975B7B"/>
    <w:rsid w:val="00975DDC"/>
    <w:rsid w:val="00975E8A"/>
    <w:rsid w:val="009762D0"/>
    <w:rsid w:val="0097633C"/>
    <w:rsid w:val="0097642F"/>
    <w:rsid w:val="00976B50"/>
    <w:rsid w:val="00976D34"/>
    <w:rsid w:val="00976E26"/>
    <w:rsid w:val="00977344"/>
    <w:rsid w:val="0097755E"/>
    <w:rsid w:val="00977687"/>
    <w:rsid w:val="00977D3C"/>
    <w:rsid w:val="00977DD8"/>
    <w:rsid w:val="00980276"/>
    <w:rsid w:val="00980307"/>
    <w:rsid w:val="00980460"/>
    <w:rsid w:val="009806D0"/>
    <w:rsid w:val="00980936"/>
    <w:rsid w:val="00980B61"/>
    <w:rsid w:val="00981040"/>
    <w:rsid w:val="00981769"/>
    <w:rsid w:val="009818E6"/>
    <w:rsid w:val="009818FF"/>
    <w:rsid w:val="00981B11"/>
    <w:rsid w:val="0098215C"/>
    <w:rsid w:val="009823E4"/>
    <w:rsid w:val="00982780"/>
    <w:rsid w:val="0098291E"/>
    <w:rsid w:val="00982ECE"/>
    <w:rsid w:val="00983143"/>
    <w:rsid w:val="009831FD"/>
    <w:rsid w:val="009832F8"/>
    <w:rsid w:val="009833A6"/>
    <w:rsid w:val="0098379D"/>
    <w:rsid w:val="00983D22"/>
    <w:rsid w:val="00983E24"/>
    <w:rsid w:val="00983F0E"/>
    <w:rsid w:val="00984044"/>
    <w:rsid w:val="0098422A"/>
    <w:rsid w:val="009843F2"/>
    <w:rsid w:val="0098487F"/>
    <w:rsid w:val="0098494F"/>
    <w:rsid w:val="00984BCE"/>
    <w:rsid w:val="00984CC3"/>
    <w:rsid w:val="00984F0F"/>
    <w:rsid w:val="00985DAC"/>
    <w:rsid w:val="00985F54"/>
    <w:rsid w:val="0098664C"/>
    <w:rsid w:val="0098675E"/>
    <w:rsid w:val="0098716A"/>
    <w:rsid w:val="00987598"/>
    <w:rsid w:val="00987F7A"/>
    <w:rsid w:val="0099012B"/>
    <w:rsid w:val="00990166"/>
    <w:rsid w:val="009901C2"/>
    <w:rsid w:val="00990547"/>
    <w:rsid w:val="0099082D"/>
    <w:rsid w:val="00990967"/>
    <w:rsid w:val="00990D30"/>
    <w:rsid w:val="00990F25"/>
    <w:rsid w:val="00990F34"/>
    <w:rsid w:val="0099141F"/>
    <w:rsid w:val="0099195F"/>
    <w:rsid w:val="00992006"/>
    <w:rsid w:val="009920D3"/>
    <w:rsid w:val="00992321"/>
    <w:rsid w:val="00992328"/>
    <w:rsid w:val="00992BF0"/>
    <w:rsid w:val="00992F9D"/>
    <w:rsid w:val="00993121"/>
    <w:rsid w:val="00993BBB"/>
    <w:rsid w:val="00993C50"/>
    <w:rsid w:val="00993DDA"/>
    <w:rsid w:val="009941AA"/>
    <w:rsid w:val="00994684"/>
    <w:rsid w:val="00994C21"/>
    <w:rsid w:val="00994CCD"/>
    <w:rsid w:val="00995850"/>
    <w:rsid w:val="0099633E"/>
    <w:rsid w:val="0099687A"/>
    <w:rsid w:val="009977E2"/>
    <w:rsid w:val="00997E70"/>
    <w:rsid w:val="009A0005"/>
    <w:rsid w:val="009A0240"/>
    <w:rsid w:val="009A0514"/>
    <w:rsid w:val="009A0565"/>
    <w:rsid w:val="009A06E8"/>
    <w:rsid w:val="009A0971"/>
    <w:rsid w:val="009A0AFC"/>
    <w:rsid w:val="009A0DEB"/>
    <w:rsid w:val="009A0F63"/>
    <w:rsid w:val="009A1159"/>
    <w:rsid w:val="009A13B1"/>
    <w:rsid w:val="009A1D74"/>
    <w:rsid w:val="009A1F77"/>
    <w:rsid w:val="009A2063"/>
    <w:rsid w:val="009A24A4"/>
    <w:rsid w:val="009A3531"/>
    <w:rsid w:val="009A3DC4"/>
    <w:rsid w:val="009A4166"/>
    <w:rsid w:val="009A41A1"/>
    <w:rsid w:val="009A44FC"/>
    <w:rsid w:val="009A48EF"/>
    <w:rsid w:val="009A5556"/>
    <w:rsid w:val="009A5A39"/>
    <w:rsid w:val="009A5AA6"/>
    <w:rsid w:val="009A5AD7"/>
    <w:rsid w:val="009A5EB8"/>
    <w:rsid w:val="009A5F51"/>
    <w:rsid w:val="009A6F03"/>
    <w:rsid w:val="009A728E"/>
    <w:rsid w:val="009A7D28"/>
    <w:rsid w:val="009B01D1"/>
    <w:rsid w:val="009B033D"/>
    <w:rsid w:val="009B0CD9"/>
    <w:rsid w:val="009B10E5"/>
    <w:rsid w:val="009B126A"/>
    <w:rsid w:val="009B12FE"/>
    <w:rsid w:val="009B17CF"/>
    <w:rsid w:val="009B1848"/>
    <w:rsid w:val="009B18DF"/>
    <w:rsid w:val="009B1FD2"/>
    <w:rsid w:val="009B20F2"/>
    <w:rsid w:val="009B2439"/>
    <w:rsid w:val="009B32E2"/>
    <w:rsid w:val="009B34C8"/>
    <w:rsid w:val="009B3FED"/>
    <w:rsid w:val="009B4308"/>
    <w:rsid w:val="009B438B"/>
    <w:rsid w:val="009B5860"/>
    <w:rsid w:val="009B5EDE"/>
    <w:rsid w:val="009B5F31"/>
    <w:rsid w:val="009B6BD4"/>
    <w:rsid w:val="009B6F02"/>
    <w:rsid w:val="009B73DA"/>
    <w:rsid w:val="009B7A2A"/>
    <w:rsid w:val="009B7A38"/>
    <w:rsid w:val="009C0692"/>
    <w:rsid w:val="009C0911"/>
    <w:rsid w:val="009C0B17"/>
    <w:rsid w:val="009C0BDB"/>
    <w:rsid w:val="009C1221"/>
    <w:rsid w:val="009C1260"/>
    <w:rsid w:val="009C13B5"/>
    <w:rsid w:val="009C159A"/>
    <w:rsid w:val="009C15D1"/>
    <w:rsid w:val="009C2062"/>
    <w:rsid w:val="009C217A"/>
    <w:rsid w:val="009C2293"/>
    <w:rsid w:val="009C2328"/>
    <w:rsid w:val="009C2569"/>
    <w:rsid w:val="009C26A8"/>
    <w:rsid w:val="009C27A7"/>
    <w:rsid w:val="009C2A02"/>
    <w:rsid w:val="009C2C43"/>
    <w:rsid w:val="009C3836"/>
    <w:rsid w:val="009C390F"/>
    <w:rsid w:val="009C3974"/>
    <w:rsid w:val="009C3E68"/>
    <w:rsid w:val="009C4186"/>
    <w:rsid w:val="009C4593"/>
    <w:rsid w:val="009C4C38"/>
    <w:rsid w:val="009C4DC8"/>
    <w:rsid w:val="009C5311"/>
    <w:rsid w:val="009C561F"/>
    <w:rsid w:val="009C5A0F"/>
    <w:rsid w:val="009C5AA8"/>
    <w:rsid w:val="009C5AF1"/>
    <w:rsid w:val="009C5E65"/>
    <w:rsid w:val="009C5F0E"/>
    <w:rsid w:val="009C6A45"/>
    <w:rsid w:val="009C6AFC"/>
    <w:rsid w:val="009C6B44"/>
    <w:rsid w:val="009C79F3"/>
    <w:rsid w:val="009C7E4E"/>
    <w:rsid w:val="009D0518"/>
    <w:rsid w:val="009D08DC"/>
    <w:rsid w:val="009D0AD3"/>
    <w:rsid w:val="009D0FA5"/>
    <w:rsid w:val="009D126B"/>
    <w:rsid w:val="009D1553"/>
    <w:rsid w:val="009D18FF"/>
    <w:rsid w:val="009D1BA0"/>
    <w:rsid w:val="009D1BB8"/>
    <w:rsid w:val="009D1FAB"/>
    <w:rsid w:val="009D1FDB"/>
    <w:rsid w:val="009D2330"/>
    <w:rsid w:val="009D30FD"/>
    <w:rsid w:val="009D3FFD"/>
    <w:rsid w:val="009D431F"/>
    <w:rsid w:val="009D49F2"/>
    <w:rsid w:val="009D4D72"/>
    <w:rsid w:val="009D5829"/>
    <w:rsid w:val="009D5A5B"/>
    <w:rsid w:val="009D607D"/>
    <w:rsid w:val="009D62EC"/>
    <w:rsid w:val="009D659C"/>
    <w:rsid w:val="009D676E"/>
    <w:rsid w:val="009D67E0"/>
    <w:rsid w:val="009D6C66"/>
    <w:rsid w:val="009D6CCB"/>
    <w:rsid w:val="009D6DE8"/>
    <w:rsid w:val="009D6F0D"/>
    <w:rsid w:val="009D754E"/>
    <w:rsid w:val="009D7876"/>
    <w:rsid w:val="009D7E4B"/>
    <w:rsid w:val="009D7EA5"/>
    <w:rsid w:val="009E112A"/>
    <w:rsid w:val="009E130C"/>
    <w:rsid w:val="009E13EB"/>
    <w:rsid w:val="009E14F6"/>
    <w:rsid w:val="009E1612"/>
    <w:rsid w:val="009E17BC"/>
    <w:rsid w:val="009E1CC0"/>
    <w:rsid w:val="009E1F5C"/>
    <w:rsid w:val="009E2415"/>
    <w:rsid w:val="009E28C0"/>
    <w:rsid w:val="009E2A84"/>
    <w:rsid w:val="009E2B6F"/>
    <w:rsid w:val="009E316E"/>
    <w:rsid w:val="009E3406"/>
    <w:rsid w:val="009E3984"/>
    <w:rsid w:val="009E3C7C"/>
    <w:rsid w:val="009E4135"/>
    <w:rsid w:val="009E4157"/>
    <w:rsid w:val="009E4389"/>
    <w:rsid w:val="009E5F4E"/>
    <w:rsid w:val="009E5FDA"/>
    <w:rsid w:val="009E603D"/>
    <w:rsid w:val="009E6BB5"/>
    <w:rsid w:val="009E6D05"/>
    <w:rsid w:val="009E7058"/>
    <w:rsid w:val="009E7567"/>
    <w:rsid w:val="009E7E3F"/>
    <w:rsid w:val="009F0199"/>
    <w:rsid w:val="009F0C03"/>
    <w:rsid w:val="009F1096"/>
    <w:rsid w:val="009F1356"/>
    <w:rsid w:val="009F17D6"/>
    <w:rsid w:val="009F193F"/>
    <w:rsid w:val="009F1C62"/>
    <w:rsid w:val="009F27A1"/>
    <w:rsid w:val="009F315C"/>
    <w:rsid w:val="009F32AF"/>
    <w:rsid w:val="009F43F8"/>
    <w:rsid w:val="009F46CC"/>
    <w:rsid w:val="009F482C"/>
    <w:rsid w:val="009F5244"/>
    <w:rsid w:val="009F5249"/>
    <w:rsid w:val="009F5715"/>
    <w:rsid w:val="009F5FB7"/>
    <w:rsid w:val="009F6026"/>
    <w:rsid w:val="009F619B"/>
    <w:rsid w:val="009F68F2"/>
    <w:rsid w:val="009F6C39"/>
    <w:rsid w:val="009F6E18"/>
    <w:rsid w:val="009F7860"/>
    <w:rsid w:val="009F7F05"/>
    <w:rsid w:val="009F7FDE"/>
    <w:rsid w:val="00A00312"/>
    <w:rsid w:val="00A00B03"/>
    <w:rsid w:val="00A01315"/>
    <w:rsid w:val="00A01469"/>
    <w:rsid w:val="00A01562"/>
    <w:rsid w:val="00A01781"/>
    <w:rsid w:val="00A01D09"/>
    <w:rsid w:val="00A022A3"/>
    <w:rsid w:val="00A0245B"/>
    <w:rsid w:val="00A02727"/>
    <w:rsid w:val="00A03449"/>
    <w:rsid w:val="00A0365C"/>
    <w:rsid w:val="00A0415A"/>
    <w:rsid w:val="00A0430A"/>
    <w:rsid w:val="00A0458E"/>
    <w:rsid w:val="00A04DCC"/>
    <w:rsid w:val="00A05513"/>
    <w:rsid w:val="00A06661"/>
    <w:rsid w:val="00A0676B"/>
    <w:rsid w:val="00A068D7"/>
    <w:rsid w:val="00A06935"/>
    <w:rsid w:val="00A06966"/>
    <w:rsid w:val="00A06BE8"/>
    <w:rsid w:val="00A06D75"/>
    <w:rsid w:val="00A07984"/>
    <w:rsid w:val="00A07C9B"/>
    <w:rsid w:val="00A1034A"/>
    <w:rsid w:val="00A1057D"/>
    <w:rsid w:val="00A109B0"/>
    <w:rsid w:val="00A109B4"/>
    <w:rsid w:val="00A10DE9"/>
    <w:rsid w:val="00A10E6F"/>
    <w:rsid w:val="00A1120C"/>
    <w:rsid w:val="00A11536"/>
    <w:rsid w:val="00A11664"/>
    <w:rsid w:val="00A11D35"/>
    <w:rsid w:val="00A11FA2"/>
    <w:rsid w:val="00A127C5"/>
    <w:rsid w:val="00A12915"/>
    <w:rsid w:val="00A12E44"/>
    <w:rsid w:val="00A12FA0"/>
    <w:rsid w:val="00A13A87"/>
    <w:rsid w:val="00A13F05"/>
    <w:rsid w:val="00A14378"/>
    <w:rsid w:val="00A1464A"/>
    <w:rsid w:val="00A14B09"/>
    <w:rsid w:val="00A14D77"/>
    <w:rsid w:val="00A15287"/>
    <w:rsid w:val="00A1598F"/>
    <w:rsid w:val="00A160B3"/>
    <w:rsid w:val="00A162F3"/>
    <w:rsid w:val="00A1682D"/>
    <w:rsid w:val="00A1697B"/>
    <w:rsid w:val="00A16A13"/>
    <w:rsid w:val="00A17295"/>
    <w:rsid w:val="00A172DD"/>
    <w:rsid w:val="00A17351"/>
    <w:rsid w:val="00A17D8C"/>
    <w:rsid w:val="00A207CD"/>
    <w:rsid w:val="00A20A5C"/>
    <w:rsid w:val="00A2123B"/>
    <w:rsid w:val="00A219AA"/>
    <w:rsid w:val="00A21A99"/>
    <w:rsid w:val="00A21C27"/>
    <w:rsid w:val="00A22555"/>
    <w:rsid w:val="00A22678"/>
    <w:rsid w:val="00A22A38"/>
    <w:rsid w:val="00A22F1C"/>
    <w:rsid w:val="00A2318A"/>
    <w:rsid w:val="00A23A87"/>
    <w:rsid w:val="00A24A4D"/>
    <w:rsid w:val="00A24E52"/>
    <w:rsid w:val="00A2586E"/>
    <w:rsid w:val="00A258D7"/>
    <w:rsid w:val="00A2590C"/>
    <w:rsid w:val="00A264C7"/>
    <w:rsid w:val="00A265C7"/>
    <w:rsid w:val="00A26A89"/>
    <w:rsid w:val="00A26ABB"/>
    <w:rsid w:val="00A26C3D"/>
    <w:rsid w:val="00A26E3B"/>
    <w:rsid w:val="00A26F34"/>
    <w:rsid w:val="00A26FD4"/>
    <w:rsid w:val="00A27303"/>
    <w:rsid w:val="00A27770"/>
    <w:rsid w:val="00A301CB"/>
    <w:rsid w:val="00A3020D"/>
    <w:rsid w:val="00A30776"/>
    <w:rsid w:val="00A3088D"/>
    <w:rsid w:val="00A30B40"/>
    <w:rsid w:val="00A30F4F"/>
    <w:rsid w:val="00A31229"/>
    <w:rsid w:val="00A312D3"/>
    <w:rsid w:val="00A31489"/>
    <w:rsid w:val="00A31597"/>
    <w:rsid w:val="00A32594"/>
    <w:rsid w:val="00A32D78"/>
    <w:rsid w:val="00A32F0B"/>
    <w:rsid w:val="00A33693"/>
    <w:rsid w:val="00A33BE5"/>
    <w:rsid w:val="00A33F06"/>
    <w:rsid w:val="00A34057"/>
    <w:rsid w:val="00A3422E"/>
    <w:rsid w:val="00A3439F"/>
    <w:rsid w:val="00A3453E"/>
    <w:rsid w:val="00A34F92"/>
    <w:rsid w:val="00A353CC"/>
    <w:rsid w:val="00A3551F"/>
    <w:rsid w:val="00A35735"/>
    <w:rsid w:val="00A35836"/>
    <w:rsid w:val="00A35B74"/>
    <w:rsid w:val="00A35D1C"/>
    <w:rsid w:val="00A35FB8"/>
    <w:rsid w:val="00A36B89"/>
    <w:rsid w:val="00A37318"/>
    <w:rsid w:val="00A377A5"/>
    <w:rsid w:val="00A37A71"/>
    <w:rsid w:val="00A402AB"/>
    <w:rsid w:val="00A40378"/>
    <w:rsid w:val="00A40622"/>
    <w:rsid w:val="00A408D5"/>
    <w:rsid w:val="00A4145F"/>
    <w:rsid w:val="00A419FF"/>
    <w:rsid w:val="00A42234"/>
    <w:rsid w:val="00A42296"/>
    <w:rsid w:val="00A42480"/>
    <w:rsid w:val="00A42D1E"/>
    <w:rsid w:val="00A4327B"/>
    <w:rsid w:val="00A432C6"/>
    <w:rsid w:val="00A44069"/>
    <w:rsid w:val="00A4421C"/>
    <w:rsid w:val="00A44846"/>
    <w:rsid w:val="00A45EE3"/>
    <w:rsid w:val="00A46BA7"/>
    <w:rsid w:val="00A4773E"/>
    <w:rsid w:val="00A47F4D"/>
    <w:rsid w:val="00A50143"/>
    <w:rsid w:val="00A5066C"/>
    <w:rsid w:val="00A5096F"/>
    <w:rsid w:val="00A50F92"/>
    <w:rsid w:val="00A512CC"/>
    <w:rsid w:val="00A51421"/>
    <w:rsid w:val="00A516AA"/>
    <w:rsid w:val="00A516CF"/>
    <w:rsid w:val="00A51CBE"/>
    <w:rsid w:val="00A5248A"/>
    <w:rsid w:val="00A5254F"/>
    <w:rsid w:val="00A527E6"/>
    <w:rsid w:val="00A53448"/>
    <w:rsid w:val="00A53D0B"/>
    <w:rsid w:val="00A54BC7"/>
    <w:rsid w:val="00A54E65"/>
    <w:rsid w:val="00A5527C"/>
    <w:rsid w:val="00A5542B"/>
    <w:rsid w:val="00A5547F"/>
    <w:rsid w:val="00A55677"/>
    <w:rsid w:val="00A55700"/>
    <w:rsid w:val="00A5575D"/>
    <w:rsid w:val="00A56A36"/>
    <w:rsid w:val="00A56A44"/>
    <w:rsid w:val="00A56B90"/>
    <w:rsid w:val="00A56EE0"/>
    <w:rsid w:val="00A56FFA"/>
    <w:rsid w:val="00A571E3"/>
    <w:rsid w:val="00A573A6"/>
    <w:rsid w:val="00A5745D"/>
    <w:rsid w:val="00A57564"/>
    <w:rsid w:val="00A576BF"/>
    <w:rsid w:val="00A605CF"/>
    <w:rsid w:val="00A605E4"/>
    <w:rsid w:val="00A60803"/>
    <w:rsid w:val="00A6137F"/>
    <w:rsid w:val="00A621AD"/>
    <w:rsid w:val="00A62D84"/>
    <w:rsid w:val="00A6314F"/>
    <w:rsid w:val="00A634C1"/>
    <w:rsid w:val="00A636E1"/>
    <w:rsid w:val="00A63C60"/>
    <w:rsid w:val="00A6428B"/>
    <w:rsid w:val="00A64EF8"/>
    <w:rsid w:val="00A64F2C"/>
    <w:rsid w:val="00A651C2"/>
    <w:rsid w:val="00A653AC"/>
    <w:rsid w:val="00A659B5"/>
    <w:rsid w:val="00A6636C"/>
    <w:rsid w:val="00A663B4"/>
    <w:rsid w:val="00A66619"/>
    <w:rsid w:val="00A66DBA"/>
    <w:rsid w:val="00A670B9"/>
    <w:rsid w:val="00A67397"/>
    <w:rsid w:val="00A673B5"/>
    <w:rsid w:val="00A67797"/>
    <w:rsid w:val="00A6781B"/>
    <w:rsid w:val="00A67BCA"/>
    <w:rsid w:val="00A67C0B"/>
    <w:rsid w:val="00A67C99"/>
    <w:rsid w:val="00A701DB"/>
    <w:rsid w:val="00A70496"/>
    <w:rsid w:val="00A70645"/>
    <w:rsid w:val="00A70D49"/>
    <w:rsid w:val="00A70E78"/>
    <w:rsid w:val="00A71031"/>
    <w:rsid w:val="00A713A3"/>
    <w:rsid w:val="00A71DC1"/>
    <w:rsid w:val="00A7210B"/>
    <w:rsid w:val="00A721A9"/>
    <w:rsid w:val="00A726A8"/>
    <w:rsid w:val="00A72989"/>
    <w:rsid w:val="00A72CB0"/>
    <w:rsid w:val="00A72CD9"/>
    <w:rsid w:val="00A72EEA"/>
    <w:rsid w:val="00A72F30"/>
    <w:rsid w:val="00A736AA"/>
    <w:rsid w:val="00A737A4"/>
    <w:rsid w:val="00A73978"/>
    <w:rsid w:val="00A7398E"/>
    <w:rsid w:val="00A73DF6"/>
    <w:rsid w:val="00A7417C"/>
    <w:rsid w:val="00A74413"/>
    <w:rsid w:val="00A747CC"/>
    <w:rsid w:val="00A74879"/>
    <w:rsid w:val="00A748A0"/>
    <w:rsid w:val="00A74A4A"/>
    <w:rsid w:val="00A74A8D"/>
    <w:rsid w:val="00A74E2C"/>
    <w:rsid w:val="00A75082"/>
    <w:rsid w:val="00A753BB"/>
    <w:rsid w:val="00A7580D"/>
    <w:rsid w:val="00A7598D"/>
    <w:rsid w:val="00A768C9"/>
    <w:rsid w:val="00A774A5"/>
    <w:rsid w:val="00A77ED9"/>
    <w:rsid w:val="00A80066"/>
    <w:rsid w:val="00A807C6"/>
    <w:rsid w:val="00A808CC"/>
    <w:rsid w:val="00A808FC"/>
    <w:rsid w:val="00A80949"/>
    <w:rsid w:val="00A80CFC"/>
    <w:rsid w:val="00A80E09"/>
    <w:rsid w:val="00A811DC"/>
    <w:rsid w:val="00A818C2"/>
    <w:rsid w:val="00A819C1"/>
    <w:rsid w:val="00A81AEB"/>
    <w:rsid w:val="00A81B5E"/>
    <w:rsid w:val="00A8226F"/>
    <w:rsid w:val="00A825A3"/>
    <w:rsid w:val="00A826D4"/>
    <w:rsid w:val="00A82E68"/>
    <w:rsid w:val="00A83869"/>
    <w:rsid w:val="00A83E76"/>
    <w:rsid w:val="00A84334"/>
    <w:rsid w:val="00A8475C"/>
    <w:rsid w:val="00A84F65"/>
    <w:rsid w:val="00A850D8"/>
    <w:rsid w:val="00A851F2"/>
    <w:rsid w:val="00A8631B"/>
    <w:rsid w:val="00A86CC1"/>
    <w:rsid w:val="00A87036"/>
    <w:rsid w:val="00A87440"/>
    <w:rsid w:val="00A90027"/>
    <w:rsid w:val="00A90111"/>
    <w:rsid w:val="00A90647"/>
    <w:rsid w:val="00A90D4C"/>
    <w:rsid w:val="00A91648"/>
    <w:rsid w:val="00A921DD"/>
    <w:rsid w:val="00A9291F"/>
    <w:rsid w:val="00A92945"/>
    <w:rsid w:val="00A92AE0"/>
    <w:rsid w:val="00A92C43"/>
    <w:rsid w:val="00A93159"/>
    <w:rsid w:val="00A9318A"/>
    <w:rsid w:val="00A93321"/>
    <w:rsid w:val="00A934CE"/>
    <w:rsid w:val="00A93695"/>
    <w:rsid w:val="00A93FC0"/>
    <w:rsid w:val="00A941A1"/>
    <w:rsid w:val="00A9481E"/>
    <w:rsid w:val="00A95525"/>
    <w:rsid w:val="00A95999"/>
    <w:rsid w:val="00A95C04"/>
    <w:rsid w:val="00A95CD9"/>
    <w:rsid w:val="00A96225"/>
    <w:rsid w:val="00A9644C"/>
    <w:rsid w:val="00A9677E"/>
    <w:rsid w:val="00A96A0C"/>
    <w:rsid w:val="00A970CF"/>
    <w:rsid w:val="00A9717A"/>
    <w:rsid w:val="00A971CC"/>
    <w:rsid w:val="00A9738F"/>
    <w:rsid w:val="00A97542"/>
    <w:rsid w:val="00AA018B"/>
    <w:rsid w:val="00AA0297"/>
    <w:rsid w:val="00AA035A"/>
    <w:rsid w:val="00AA040B"/>
    <w:rsid w:val="00AA0431"/>
    <w:rsid w:val="00AA06F7"/>
    <w:rsid w:val="00AA0A49"/>
    <w:rsid w:val="00AA0B37"/>
    <w:rsid w:val="00AA0F98"/>
    <w:rsid w:val="00AA0FE2"/>
    <w:rsid w:val="00AA1073"/>
    <w:rsid w:val="00AA1393"/>
    <w:rsid w:val="00AA14F2"/>
    <w:rsid w:val="00AA18CA"/>
    <w:rsid w:val="00AA1D71"/>
    <w:rsid w:val="00AA222E"/>
    <w:rsid w:val="00AA249B"/>
    <w:rsid w:val="00AA251A"/>
    <w:rsid w:val="00AA29EA"/>
    <w:rsid w:val="00AA2A02"/>
    <w:rsid w:val="00AA2AD8"/>
    <w:rsid w:val="00AA2D38"/>
    <w:rsid w:val="00AA2D9C"/>
    <w:rsid w:val="00AA3060"/>
    <w:rsid w:val="00AA32F1"/>
    <w:rsid w:val="00AA3ADC"/>
    <w:rsid w:val="00AA3FA0"/>
    <w:rsid w:val="00AA402F"/>
    <w:rsid w:val="00AA4219"/>
    <w:rsid w:val="00AA43AF"/>
    <w:rsid w:val="00AA4685"/>
    <w:rsid w:val="00AA4697"/>
    <w:rsid w:val="00AA5765"/>
    <w:rsid w:val="00AA5CC3"/>
    <w:rsid w:val="00AA5EA2"/>
    <w:rsid w:val="00AA5F67"/>
    <w:rsid w:val="00AA5FC0"/>
    <w:rsid w:val="00AA605F"/>
    <w:rsid w:val="00AA606B"/>
    <w:rsid w:val="00AA6179"/>
    <w:rsid w:val="00AA6291"/>
    <w:rsid w:val="00AA66D4"/>
    <w:rsid w:val="00AA6934"/>
    <w:rsid w:val="00AA6F17"/>
    <w:rsid w:val="00AA71B3"/>
    <w:rsid w:val="00AA7418"/>
    <w:rsid w:val="00AA74CA"/>
    <w:rsid w:val="00AA778A"/>
    <w:rsid w:val="00AA79FE"/>
    <w:rsid w:val="00AA7AA4"/>
    <w:rsid w:val="00AA7B2C"/>
    <w:rsid w:val="00AA7F71"/>
    <w:rsid w:val="00AB000F"/>
    <w:rsid w:val="00AB07BF"/>
    <w:rsid w:val="00AB0B37"/>
    <w:rsid w:val="00AB0E15"/>
    <w:rsid w:val="00AB1005"/>
    <w:rsid w:val="00AB10FA"/>
    <w:rsid w:val="00AB114F"/>
    <w:rsid w:val="00AB132C"/>
    <w:rsid w:val="00AB17E0"/>
    <w:rsid w:val="00AB1B46"/>
    <w:rsid w:val="00AB1B6C"/>
    <w:rsid w:val="00AB1F6C"/>
    <w:rsid w:val="00AB2163"/>
    <w:rsid w:val="00AB277A"/>
    <w:rsid w:val="00AB323E"/>
    <w:rsid w:val="00AB362C"/>
    <w:rsid w:val="00AB3696"/>
    <w:rsid w:val="00AB3724"/>
    <w:rsid w:val="00AB37DA"/>
    <w:rsid w:val="00AB3978"/>
    <w:rsid w:val="00AB3CBD"/>
    <w:rsid w:val="00AB4DD6"/>
    <w:rsid w:val="00AB4E7E"/>
    <w:rsid w:val="00AB4F87"/>
    <w:rsid w:val="00AB52C6"/>
    <w:rsid w:val="00AB5585"/>
    <w:rsid w:val="00AB632D"/>
    <w:rsid w:val="00AB64DC"/>
    <w:rsid w:val="00AB6561"/>
    <w:rsid w:val="00AB6596"/>
    <w:rsid w:val="00AB68EE"/>
    <w:rsid w:val="00AB7166"/>
    <w:rsid w:val="00AB7253"/>
    <w:rsid w:val="00AB787D"/>
    <w:rsid w:val="00AC093E"/>
    <w:rsid w:val="00AC096C"/>
    <w:rsid w:val="00AC0E53"/>
    <w:rsid w:val="00AC10E8"/>
    <w:rsid w:val="00AC11BA"/>
    <w:rsid w:val="00AC1224"/>
    <w:rsid w:val="00AC12CE"/>
    <w:rsid w:val="00AC15E6"/>
    <w:rsid w:val="00AC1A67"/>
    <w:rsid w:val="00AC1D57"/>
    <w:rsid w:val="00AC1E42"/>
    <w:rsid w:val="00AC2215"/>
    <w:rsid w:val="00AC26BE"/>
    <w:rsid w:val="00AC32AF"/>
    <w:rsid w:val="00AC3386"/>
    <w:rsid w:val="00AC4B5D"/>
    <w:rsid w:val="00AC52C3"/>
    <w:rsid w:val="00AC5CCD"/>
    <w:rsid w:val="00AC612B"/>
    <w:rsid w:val="00AC6F6B"/>
    <w:rsid w:val="00AC70EA"/>
    <w:rsid w:val="00AC75F5"/>
    <w:rsid w:val="00AC7B8F"/>
    <w:rsid w:val="00AD07C0"/>
    <w:rsid w:val="00AD0D1A"/>
    <w:rsid w:val="00AD102D"/>
    <w:rsid w:val="00AD1607"/>
    <w:rsid w:val="00AD1F46"/>
    <w:rsid w:val="00AD22DC"/>
    <w:rsid w:val="00AD28B7"/>
    <w:rsid w:val="00AD2B27"/>
    <w:rsid w:val="00AD3CEA"/>
    <w:rsid w:val="00AD40A3"/>
    <w:rsid w:val="00AD40BD"/>
    <w:rsid w:val="00AD431D"/>
    <w:rsid w:val="00AD4757"/>
    <w:rsid w:val="00AD498B"/>
    <w:rsid w:val="00AD4BE8"/>
    <w:rsid w:val="00AD4D4C"/>
    <w:rsid w:val="00AD4FD5"/>
    <w:rsid w:val="00AD50AE"/>
    <w:rsid w:val="00AD5332"/>
    <w:rsid w:val="00AD538B"/>
    <w:rsid w:val="00AD5929"/>
    <w:rsid w:val="00AD5E76"/>
    <w:rsid w:val="00AD622F"/>
    <w:rsid w:val="00AD6635"/>
    <w:rsid w:val="00AD6935"/>
    <w:rsid w:val="00AD6AB3"/>
    <w:rsid w:val="00AD6AF5"/>
    <w:rsid w:val="00AD6E9B"/>
    <w:rsid w:val="00AD742B"/>
    <w:rsid w:val="00AE01D0"/>
    <w:rsid w:val="00AE0354"/>
    <w:rsid w:val="00AE05FB"/>
    <w:rsid w:val="00AE094D"/>
    <w:rsid w:val="00AE1CC8"/>
    <w:rsid w:val="00AE1ECC"/>
    <w:rsid w:val="00AE201B"/>
    <w:rsid w:val="00AE2221"/>
    <w:rsid w:val="00AE2E3F"/>
    <w:rsid w:val="00AE3960"/>
    <w:rsid w:val="00AE3969"/>
    <w:rsid w:val="00AE3B90"/>
    <w:rsid w:val="00AE3DD6"/>
    <w:rsid w:val="00AE44A7"/>
    <w:rsid w:val="00AE4CF1"/>
    <w:rsid w:val="00AE4D78"/>
    <w:rsid w:val="00AE4E0F"/>
    <w:rsid w:val="00AE5269"/>
    <w:rsid w:val="00AE58E9"/>
    <w:rsid w:val="00AE64D5"/>
    <w:rsid w:val="00AE64F5"/>
    <w:rsid w:val="00AE66BD"/>
    <w:rsid w:val="00AE6700"/>
    <w:rsid w:val="00AE676D"/>
    <w:rsid w:val="00AE6BDD"/>
    <w:rsid w:val="00AE6D50"/>
    <w:rsid w:val="00AE75FB"/>
    <w:rsid w:val="00AE7A71"/>
    <w:rsid w:val="00AE7AD0"/>
    <w:rsid w:val="00AF0089"/>
    <w:rsid w:val="00AF04C6"/>
    <w:rsid w:val="00AF0504"/>
    <w:rsid w:val="00AF0E52"/>
    <w:rsid w:val="00AF1760"/>
    <w:rsid w:val="00AF1AB2"/>
    <w:rsid w:val="00AF1B03"/>
    <w:rsid w:val="00AF1F8F"/>
    <w:rsid w:val="00AF282B"/>
    <w:rsid w:val="00AF3979"/>
    <w:rsid w:val="00AF44D5"/>
    <w:rsid w:val="00AF4768"/>
    <w:rsid w:val="00AF47C4"/>
    <w:rsid w:val="00AF4B67"/>
    <w:rsid w:val="00AF4F8A"/>
    <w:rsid w:val="00AF5140"/>
    <w:rsid w:val="00AF5480"/>
    <w:rsid w:val="00AF5499"/>
    <w:rsid w:val="00AF5644"/>
    <w:rsid w:val="00AF5951"/>
    <w:rsid w:val="00AF5AD5"/>
    <w:rsid w:val="00AF5CCB"/>
    <w:rsid w:val="00AF5F9C"/>
    <w:rsid w:val="00AF612C"/>
    <w:rsid w:val="00AF619F"/>
    <w:rsid w:val="00AF6E01"/>
    <w:rsid w:val="00AF7645"/>
    <w:rsid w:val="00AF789B"/>
    <w:rsid w:val="00AF79B9"/>
    <w:rsid w:val="00AF7D4F"/>
    <w:rsid w:val="00AF7EEF"/>
    <w:rsid w:val="00B00A60"/>
    <w:rsid w:val="00B00DBF"/>
    <w:rsid w:val="00B01399"/>
    <w:rsid w:val="00B01997"/>
    <w:rsid w:val="00B03049"/>
    <w:rsid w:val="00B03301"/>
    <w:rsid w:val="00B03439"/>
    <w:rsid w:val="00B037EE"/>
    <w:rsid w:val="00B040DA"/>
    <w:rsid w:val="00B0423A"/>
    <w:rsid w:val="00B04285"/>
    <w:rsid w:val="00B0482D"/>
    <w:rsid w:val="00B049AF"/>
    <w:rsid w:val="00B04A76"/>
    <w:rsid w:val="00B04F53"/>
    <w:rsid w:val="00B04FBE"/>
    <w:rsid w:val="00B05053"/>
    <w:rsid w:val="00B05119"/>
    <w:rsid w:val="00B06CF5"/>
    <w:rsid w:val="00B06F9D"/>
    <w:rsid w:val="00B07162"/>
    <w:rsid w:val="00B0775C"/>
    <w:rsid w:val="00B0776E"/>
    <w:rsid w:val="00B07AA1"/>
    <w:rsid w:val="00B07B89"/>
    <w:rsid w:val="00B07B93"/>
    <w:rsid w:val="00B07D08"/>
    <w:rsid w:val="00B10486"/>
    <w:rsid w:val="00B10761"/>
    <w:rsid w:val="00B10D73"/>
    <w:rsid w:val="00B10DC6"/>
    <w:rsid w:val="00B115EA"/>
    <w:rsid w:val="00B11C90"/>
    <w:rsid w:val="00B121D0"/>
    <w:rsid w:val="00B126D8"/>
    <w:rsid w:val="00B13325"/>
    <w:rsid w:val="00B13BB7"/>
    <w:rsid w:val="00B13BC9"/>
    <w:rsid w:val="00B13CA3"/>
    <w:rsid w:val="00B13D9E"/>
    <w:rsid w:val="00B1401A"/>
    <w:rsid w:val="00B14254"/>
    <w:rsid w:val="00B14938"/>
    <w:rsid w:val="00B14BF5"/>
    <w:rsid w:val="00B14C1C"/>
    <w:rsid w:val="00B14F60"/>
    <w:rsid w:val="00B156C4"/>
    <w:rsid w:val="00B16252"/>
    <w:rsid w:val="00B16605"/>
    <w:rsid w:val="00B168DA"/>
    <w:rsid w:val="00B16CC0"/>
    <w:rsid w:val="00B1777F"/>
    <w:rsid w:val="00B200C0"/>
    <w:rsid w:val="00B20CD2"/>
    <w:rsid w:val="00B20F48"/>
    <w:rsid w:val="00B2144F"/>
    <w:rsid w:val="00B2160D"/>
    <w:rsid w:val="00B21A5E"/>
    <w:rsid w:val="00B21B3D"/>
    <w:rsid w:val="00B22CB7"/>
    <w:rsid w:val="00B22CB9"/>
    <w:rsid w:val="00B23430"/>
    <w:rsid w:val="00B23AE4"/>
    <w:rsid w:val="00B23B06"/>
    <w:rsid w:val="00B23B24"/>
    <w:rsid w:val="00B2474D"/>
    <w:rsid w:val="00B24918"/>
    <w:rsid w:val="00B24C2C"/>
    <w:rsid w:val="00B252E2"/>
    <w:rsid w:val="00B25CDA"/>
    <w:rsid w:val="00B26A09"/>
    <w:rsid w:val="00B26BC9"/>
    <w:rsid w:val="00B27168"/>
    <w:rsid w:val="00B271B4"/>
    <w:rsid w:val="00B27505"/>
    <w:rsid w:val="00B27B68"/>
    <w:rsid w:val="00B3014C"/>
    <w:rsid w:val="00B307D2"/>
    <w:rsid w:val="00B30C15"/>
    <w:rsid w:val="00B30C5D"/>
    <w:rsid w:val="00B30C6E"/>
    <w:rsid w:val="00B30D87"/>
    <w:rsid w:val="00B30E6A"/>
    <w:rsid w:val="00B311E0"/>
    <w:rsid w:val="00B319A5"/>
    <w:rsid w:val="00B31B11"/>
    <w:rsid w:val="00B324F9"/>
    <w:rsid w:val="00B326DF"/>
    <w:rsid w:val="00B3297A"/>
    <w:rsid w:val="00B32A71"/>
    <w:rsid w:val="00B32F03"/>
    <w:rsid w:val="00B3305D"/>
    <w:rsid w:val="00B333DB"/>
    <w:rsid w:val="00B33596"/>
    <w:rsid w:val="00B33917"/>
    <w:rsid w:val="00B33BA5"/>
    <w:rsid w:val="00B3587B"/>
    <w:rsid w:val="00B359C9"/>
    <w:rsid w:val="00B359E1"/>
    <w:rsid w:val="00B35C4F"/>
    <w:rsid w:val="00B35D18"/>
    <w:rsid w:val="00B36044"/>
    <w:rsid w:val="00B3636E"/>
    <w:rsid w:val="00B364D0"/>
    <w:rsid w:val="00B366D8"/>
    <w:rsid w:val="00B36BD5"/>
    <w:rsid w:val="00B36E41"/>
    <w:rsid w:val="00B36F72"/>
    <w:rsid w:val="00B370F7"/>
    <w:rsid w:val="00B3719E"/>
    <w:rsid w:val="00B37752"/>
    <w:rsid w:val="00B37A07"/>
    <w:rsid w:val="00B40589"/>
    <w:rsid w:val="00B40AA1"/>
    <w:rsid w:val="00B40BF5"/>
    <w:rsid w:val="00B40C2A"/>
    <w:rsid w:val="00B41014"/>
    <w:rsid w:val="00B410B4"/>
    <w:rsid w:val="00B412FF"/>
    <w:rsid w:val="00B414A0"/>
    <w:rsid w:val="00B414C6"/>
    <w:rsid w:val="00B414C7"/>
    <w:rsid w:val="00B415F7"/>
    <w:rsid w:val="00B41984"/>
    <w:rsid w:val="00B41D72"/>
    <w:rsid w:val="00B41D8B"/>
    <w:rsid w:val="00B41ED4"/>
    <w:rsid w:val="00B420CE"/>
    <w:rsid w:val="00B4224B"/>
    <w:rsid w:val="00B42342"/>
    <w:rsid w:val="00B42F10"/>
    <w:rsid w:val="00B43012"/>
    <w:rsid w:val="00B432DB"/>
    <w:rsid w:val="00B4354F"/>
    <w:rsid w:val="00B4398B"/>
    <w:rsid w:val="00B4400C"/>
    <w:rsid w:val="00B444CB"/>
    <w:rsid w:val="00B45349"/>
    <w:rsid w:val="00B458AC"/>
    <w:rsid w:val="00B45A26"/>
    <w:rsid w:val="00B45AC8"/>
    <w:rsid w:val="00B467A2"/>
    <w:rsid w:val="00B46B31"/>
    <w:rsid w:val="00B474C7"/>
    <w:rsid w:val="00B478CA"/>
    <w:rsid w:val="00B479E4"/>
    <w:rsid w:val="00B47D04"/>
    <w:rsid w:val="00B501F2"/>
    <w:rsid w:val="00B50E55"/>
    <w:rsid w:val="00B51269"/>
    <w:rsid w:val="00B516AC"/>
    <w:rsid w:val="00B517B0"/>
    <w:rsid w:val="00B517E2"/>
    <w:rsid w:val="00B5194F"/>
    <w:rsid w:val="00B52159"/>
    <w:rsid w:val="00B52166"/>
    <w:rsid w:val="00B52624"/>
    <w:rsid w:val="00B52D1F"/>
    <w:rsid w:val="00B52DB4"/>
    <w:rsid w:val="00B5311B"/>
    <w:rsid w:val="00B53155"/>
    <w:rsid w:val="00B53636"/>
    <w:rsid w:val="00B53C7B"/>
    <w:rsid w:val="00B53CE0"/>
    <w:rsid w:val="00B53D1F"/>
    <w:rsid w:val="00B5451F"/>
    <w:rsid w:val="00B54699"/>
    <w:rsid w:val="00B54EE2"/>
    <w:rsid w:val="00B54FBF"/>
    <w:rsid w:val="00B55462"/>
    <w:rsid w:val="00B55A4F"/>
    <w:rsid w:val="00B55FD6"/>
    <w:rsid w:val="00B566A3"/>
    <w:rsid w:val="00B57042"/>
    <w:rsid w:val="00B572CA"/>
    <w:rsid w:val="00B57507"/>
    <w:rsid w:val="00B57584"/>
    <w:rsid w:val="00B57EB3"/>
    <w:rsid w:val="00B6004B"/>
    <w:rsid w:val="00B608FC"/>
    <w:rsid w:val="00B60942"/>
    <w:rsid w:val="00B60980"/>
    <w:rsid w:val="00B60AA4"/>
    <w:rsid w:val="00B60BE2"/>
    <w:rsid w:val="00B60F0B"/>
    <w:rsid w:val="00B613BB"/>
    <w:rsid w:val="00B61C14"/>
    <w:rsid w:val="00B622CF"/>
    <w:rsid w:val="00B62345"/>
    <w:rsid w:val="00B62387"/>
    <w:rsid w:val="00B62418"/>
    <w:rsid w:val="00B62B6A"/>
    <w:rsid w:val="00B62E1A"/>
    <w:rsid w:val="00B6300C"/>
    <w:rsid w:val="00B632C3"/>
    <w:rsid w:val="00B63E9F"/>
    <w:rsid w:val="00B63FC7"/>
    <w:rsid w:val="00B640F7"/>
    <w:rsid w:val="00B644A1"/>
    <w:rsid w:val="00B64689"/>
    <w:rsid w:val="00B652E4"/>
    <w:rsid w:val="00B657B0"/>
    <w:rsid w:val="00B65A1E"/>
    <w:rsid w:val="00B65F0F"/>
    <w:rsid w:val="00B65F89"/>
    <w:rsid w:val="00B66306"/>
    <w:rsid w:val="00B66507"/>
    <w:rsid w:val="00B66A40"/>
    <w:rsid w:val="00B66C4F"/>
    <w:rsid w:val="00B66D57"/>
    <w:rsid w:val="00B66DBA"/>
    <w:rsid w:val="00B673C0"/>
    <w:rsid w:val="00B67731"/>
    <w:rsid w:val="00B679CF"/>
    <w:rsid w:val="00B67E2C"/>
    <w:rsid w:val="00B67FC8"/>
    <w:rsid w:val="00B70005"/>
    <w:rsid w:val="00B70BD3"/>
    <w:rsid w:val="00B70D5C"/>
    <w:rsid w:val="00B710CC"/>
    <w:rsid w:val="00B7131A"/>
    <w:rsid w:val="00B7256E"/>
    <w:rsid w:val="00B72B7C"/>
    <w:rsid w:val="00B7380C"/>
    <w:rsid w:val="00B73E6D"/>
    <w:rsid w:val="00B73F98"/>
    <w:rsid w:val="00B7405C"/>
    <w:rsid w:val="00B7446E"/>
    <w:rsid w:val="00B74584"/>
    <w:rsid w:val="00B748D3"/>
    <w:rsid w:val="00B74B8C"/>
    <w:rsid w:val="00B74CAF"/>
    <w:rsid w:val="00B74F32"/>
    <w:rsid w:val="00B75039"/>
    <w:rsid w:val="00B752BA"/>
    <w:rsid w:val="00B7541E"/>
    <w:rsid w:val="00B75DF9"/>
    <w:rsid w:val="00B763E4"/>
    <w:rsid w:val="00B76615"/>
    <w:rsid w:val="00B76CE9"/>
    <w:rsid w:val="00B77160"/>
    <w:rsid w:val="00B771D6"/>
    <w:rsid w:val="00B77348"/>
    <w:rsid w:val="00B77B3C"/>
    <w:rsid w:val="00B8060B"/>
    <w:rsid w:val="00B80A8B"/>
    <w:rsid w:val="00B80C78"/>
    <w:rsid w:val="00B81177"/>
    <w:rsid w:val="00B81738"/>
    <w:rsid w:val="00B8194E"/>
    <w:rsid w:val="00B8194F"/>
    <w:rsid w:val="00B81AA6"/>
    <w:rsid w:val="00B81CD8"/>
    <w:rsid w:val="00B8221F"/>
    <w:rsid w:val="00B82423"/>
    <w:rsid w:val="00B82543"/>
    <w:rsid w:val="00B8258E"/>
    <w:rsid w:val="00B82AE7"/>
    <w:rsid w:val="00B82FDB"/>
    <w:rsid w:val="00B83364"/>
    <w:rsid w:val="00B83819"/>
    <w:rsid w:val="00B83CB6"/>
    <w:rsid w:val="00B83E3A"/>
    <w:rsid w:val="00B83E51"/>
    <w:rsid w:val="00B841BC"/>
    <w:rsid w:val="00B84A9D"/>
    <w:rsid w:val="00B84B38"/>
    <w:rsid w:val="00B84F97"/>
    <w:rsid w:val="00B85B7D"/>
    <w:rsid w:val="00B85EF5"/>
    <w:rsid w:val="00B86214"/>
    <w:rsid w:val="00B8655E"/>
    <w:rsid w:val="00B86698"/>
    <w:rsid w:val="00B866D4"/>
    <w:rsid w:val="00B86C3D"/>
    <w:rsid w:val="00B86E79"/>
    <w:rsid w:val="00B87293"/>
    <w:rsid w:val="00B876C5"/>
    <w:rsid w:val="00B87C65"/>
    <w:rsid w:val="00B901FA"/>
    <w:rsid w:val="00B9024C"/>
    <w:rsid w:val="00B9092C"/>
    <w:rsid w:val="00B90C5E"/>
    <w:rsid w:val="00B91701"/>
    <w:rsid w:val="00B91FDC"/>
    <w:rsid w:val="00B92150"/>
    <w:rsid w:val="00B9265F"/>
    <w:rsid w:val="00B92AB4"/>
    <w:rsid w:val="00B92E95"/>
    <w:rsid w:val="00B93290"/>
    <w:rsid w:val="00B93480"/>
    <w:rsid w:val="00B93C3F"/>
    <w:rsid w:val="00B9461F"/>
    <w:rsid w:val="00B94917"/>
    <w:rsid w:val="00B949B5"/>
    <w:rsid w:val="00B94FBE"/>
    <w:rsid w:val="00B95648"/>
    <w:rsid w:val="00B959D1"/>
    <w:rsid w:val="00B95BCC"/>
    <w:rsid w:val="00B95BEF"/>
    <w:rsid w:val="00B95C8C"/>
    <w:rsid w:val="00B95D9B"/>
    <w:rsid w:val="00B961AB"/>
    <w:rsid w:val="00B96859"/>
    <w:rsid w:val="00B96994"/>
    <w:rsid w:val="00B96AB4"/>
    <w:rsid w:val="00B97192"/>
    <w:rsid w:val="00B971B9"/>
    <w:rsid w:val="00B97498"/>
    <w:rsid w:val="00B9796F"/>
    <w:rsid w:val="00B97BD6"/>
    <w:rsid w:val="00BA0349"/>
    <w:rsid w:val="00BA079E"/>
    <w:rsid w:val="00BA0922"/>
    <w:rsid w:val="00BA0A33"/>
    <w:rsid w:val="00BA0B88"/>
    <w:rsid w:val="00BA1154"/>
    <w:rsid w:val="00BA150D"/>
    <w:rsid w:val="00BA2364"/>
    <w:rsid w:val="00BA240C"/>
    <w:rsid w:val="00BA276B"/>
    <w:rsid w:val="00BA3254"/>
    <w:rsid w:val="00BA3578"/>
    <w:rsid w:val="00BA3649"/>
    <w:rsid w:val="00BA3749"/>
    <w:rsid w:val="00BA3752"/>
    <w:rsid w:val="00BA3A1A"/>
    <w:rsid w:val="00BA3B86"/>
    <w:rsid w:val="00BA3DA3"/>
    <w:rsid w:val="00BA4261"/>
    <w:rsid w:val="00BA445F"/>
    <w:rsid w:val="00BA4615"/>
    <w:rsid w:val="00BA46E9"/>
    <w:rsid w:val="00BA4797"/>
    <w:rsid w:val="00BA48CE"/>
    <w:rsid w:val="00BA5014"/>
    <w:rsid w:val="00BA52B2"/>
    <w:rsid w:val="00BA542D"/>
    <w:rsid w:val="00BA58D7"/>
    <w:rsid w:val="00BA597A"/>
    <w:rsid w:val="00BA5AFB"/>
    <w:rsid w:val="00BA663E"/>
    <w:rsid w:val="00BA68B5"/>
    <w:rsid w:val="00BA6A49"/>
    <w:rsid w:val="00BA6FE5"/>
    <w:rsid w:val="00BA755B"/>
    <w:rsid w:val="00BA76DD"/>
    <w:rsid w:val="00BA7710"/>
    <w:rsid w:val="00BB085C"/>
    <w:rsid w:val="00BB0B15"/>
    <w:rsid w:val="00BB0C97"/>
    <w:rsid w:val="00BB0CB7"/>
    <w:rsid w:val="00BB1251"/>
    <w:rsid w:val="00BB1826"/>
    <w:rsid w:val="00BB1BD8"/>
    <w:rsid w:val="00BB1DF2"/>
    <w:rsid w:val="00BB1E08"/>
    <w:rsid w:val="00BB1E57"/>
    <w:rsid w:val="00BB2405"/>
    <w:rsid w:val="00BB24BD"/>
    <w:rsid w:val="00BB264B"/>
    <w:rsid w:val="00BB28AC"/>
    <w:rsid w:val="00BB303B"/>
    <w:rsid w:val="00BB3478"/>
    <w:rsid w:val="00BB3CEA"/>
    <w:rsid w:val="00BB3D54"/>
    <w:rsid w:val="00BB453A"/>
    <w:rsid w:val="00BB45B2"/>
    <w:rsid w:val="00BB482E"/>
    <w:rsid w:val="00BB527D"/>
    <w:rsid w:val="00BB554E"/>
    <w:rsid w:val="00BB5965"/>
    <w:rsid w:val="00BB5CE1"/>
    <w:rsid w:val="00BB5E58"/>
    <w:rsid w:val="00BB63B5"/>
    <w:rsid w:val="00BB65E8"/>
    <w:rsid w:val="00BB65F5"/>
    <w:rsid w:val="00BB668E"/>
    <w:rsid w:val="00BB6924"/>
    <w:rsid w:val="00BB6AB2"/>
    <w:rsid w:val="00BB6BE3"/>
    <w:rsid w:val="00BB6D17"/>
    <w:rsid w:val="00BB7192"/>
    <w:rsid w:val="00BB739B"/>
    <w:rsid w:val="00BB77C7"/>
    <w:rsid w:val="00BB7EDC"/>
    <w:rsid w:val="00BC02DC"/>
    <w:rsid w:val="00BC04F9"/>
    <w:rsid w:val="00BC05A6"/>
    <w:rsid w:val="00BC0679"/>
    <w:rsid w:val="00BC08CC"/>
    <w:rsid w:val="00BC0B45"/>
    <w:rsid w:val="00BC1390"/>
    <w:rsid w:val="00BC183B"/>
    <w:rsid w:val="00BC1C2A"/>
    <w:rsid w:val="00BC290A"/>
    <w:rsid w:val="00BC2A35"/>
    <w:rsid w:val="00BC326B"/>
    <w:rsid w:val="00BC34D4"/>
    <w:rsid w:val="00BC3573"/>
    <w:rsid w:val="00BC35FA"/>
    <w:rsid w:val="00BC3B64"/>
    <w:rsid w:val="00BC3DA1"/>
    <w:rsid w:val="00BC3F36"/>
    <w:rsid w:val="00BC3F81"/>
    <w:rsid w:val="00BC474A"/>
    <w:rsid w:val="00BC4948"/>
    <w:rsid w:val="00BC4AA5"/>
    <w:rsid w:val="00BC4B96"/>
    <w:rsid w:val="00BC4C25"/>
    <w:rsid w:val="00BC4D23"/>
    <w:rsid w:val="00BC58C1"/>
    <w:rsid w:val="00BC5E98"/>
    <w:rsid w:val="00BC5EE6"/>
    <w:rsid w:val="00BC5F2E"/>
    <w:rsid w:val="00BC5FE3"/>
    <w:rsid w:val="00BC62E7"/>
    <w:rsid w:val="00BC6770"/>
    <w:rsid w:val="00BC69D7"/>
    <w:rsid w:val="00BC6EA7"/>
    <w:rsid w:val="00BC7241"/>
    <w:rsid w:val="00BC72EC"/>
    <w:rsid w:val="00BC7721"/>
    <w:rsid w:val="00BC77AE"/>
    <w:rsid w:val="00BC7C57"/>
    <w:rsid w:val="00BC7D8D"/>
    <w:rsid w:val="00BC7E19"/>
    <w:rsid w:val="00BD0269"/>
    <w:rsid w:val="00BD0AC7"/>
    <w:rsid w:val="00BD110E"/>
    <w:rsid w:val="00BD11DE"/>
    <w:rsid w:val="00BD16AD"/>
    <w:rsid w:val="00BD19F3"/>
    <w:rsid w:val="00BD209E"/>
    <w:rsid w:val="00BD2A52"/>
    <w:rsid w:val="00BD333A"/>
    <w:rsid w:val="00BD36B5"/>
    <w:rsid w:val="00BD384D"/>
    <w:rsid w:val="00BD3998"/>
    <w:rsid w:val="00BD3DCC"/>
    <w:rsid w:val="00BD3F02"/>
    <w:rsid w:val="00BD4038"/>
    <w:rsid w:val="00BD423B"/>
    <w:rsid w:val="00BD515F"/>
    <w:rsid w:val="00BD51B3"/>
    <w:rsid w:val="00BD531A"/>
    <w:rsid w:val="00BD5C5F"/>
    <w:rsid w:val="00BD5C6B"/>
    <w:rsid w:val="00BD5DC9"/>
    <w:rsid w:val="00BD5E5E"/>
    <w:rsid w:val="00BD667E"/>
    <w:rsid w:val="00BD6682"/>
    <w:rsid w:val="00BD6979"/>
    <w:rsid w:val="00BD6BFC"/>
    <w:rsid w:val="00BD7202"/>
    <w:rsid w:val="00BD72D3"/>
    <w:rsid w:val="00BD730D"/>
    <w:rsid w:val="00BD782B"/>
    <w:rsid w:val="00BD7A8D"/>
    <w:rsid w:val="00BD7A98"/>
    <w:rsid w:val="00BD7BF5"/>
    <w:rsid w:val="00BD7DA4"/>
    <w:rsid w:val="00BD7F0E"/>
    <w:rsid w:val="00BD7F0F"/>
    <w:rsid w:val="00BE0025"/>
    <w:rsid w:val="00BE0110"/>
    <w:rsid w:val="00BE07DD"/>
    <w:rsid w:val="00BE07E4"/>
    <w:rsid w:val="00BE08CE"/>
    <w:rsid w:val="00BE0A90"/>
    <w:rsid w:val="00BE1437"/>
    <w:rsid w:val="00BE1623"/>
    <w:rsid w:val="00BE1906"/>
    <w:rsid w:val="00BE1D90"/>
    <w:rsid w:val="00BE1F20"/>
    <w:rsid w:val="00BE1F9D"/>
    <w:rsid w:val="00BE2323"/>
    <w:rsid w:val="00BE28D7"/>
    <w:rsid w:val="00BE291C"/>
    <w:rsid w:val="00BE2E5E"/>
    <w:rsid w:val="00BE3677"/>
    <w:rsid w:val="00BE3B95"/>
    <w:rsid w:val="00BE4A85"/>
    <w:rsid w:val="00BE4B5B"/>
    <w:rsid w:val="00BE4F0C"/>
    <w:rsid w:val="00BE688C"/>
    <w:rsid w:val="00BE76E5"/>
    <w:rsid w:val="00BE7C27"/>
    <w:rsid w:val="00BE7C5F"/>
    <w:rsid w:val="00BF0105"/>
    <w:rsid w:val="00BF0409"/>
    <w:rsid w:val="00BF07D3"/>
    <w:rsid w:val="00BF0E3B"/>
    <w:rsid w:val="00BF0FC6"/>
    <w:rsid w:val="00BF1040"/>
    <w:rsid w:val="00BF1123"/>
    <w:rsid w:val="00BF1C10"/>
    <w:rsid w:val="00BF26C7"/>
    <w:rsid w:val="00BF2A29"/>
    <w:rsid w:val="00BF302E"/>
    <w:rsid w:val="00BF3288"/>
    <w:rsid w:val="00BF3307"/>
    <w:rsid w:val="00BF37BB"/>
    <w:rsid w:val="00BF3C4F"/>
    <w:rsid w:val="00BF3F8D"/>
    <w:rsid w:val="00BF4426"/>
    <w:rsid w:val="00BF4A9C"/>
    <w:rsid w:val="00BF4ADC"/>
    <w:rsid w:val="00BF4DC9"/>
    <w:rsid w:val="00BF5662"/>
    <w:rsid w:val="00BF5793"/>
    <w:rsid w:val="00BF5F49"/>
    <w:rsid w:val="00BF65B9"/>
    <w:rsid w:val="00BF6601"/>
    <w:rsid w:val="00BF7601"/>
    <w:rsid w:val="00BF7C16"/>
    <w:rsid w:val="00C00112"/>
    <w:rsid w:val="00C005C6"/>
    <w:rsid w:val="00C00A45"/>
    <w:rsid w:val="00C0106A"/>
    <w:rsid w:val="00C01275"/>
    <w:rsid w:val="00C01944"/>
    <w:rsid w:val="00C01AE4"/>
    <w:rsid w:val="00C01BCD"/>
    <w:rsid w:val="00C023CC"/>
    <w:rsid w:val="00C02828"/>
    <w:rsid w:val="00C02863"/>
    <w:rsid w:val="00C02B65"/>
    <w:rsid w:val="00C03414"/>
    <w:rsid w:val="00C03597"/>
    <w:rsid w:val="00C03683"/>
    <w:rsid w:val="00C037B8"/>
    <w:rsid w:val="00C03BA5"/>
    <w:rsid w:val="00C03DEC"/>
    <w:rsid w:val="00C04405"/>
    <w:rsid w:val="00C04A10"/>
    <w:rsid w:val="00C04FD1"/>
    <w:rsid w:val="00C051E9"/>
    <w:rsid w:val="00C05306"/>
    <w:rsid w:val="00C05870"/>
    <w:rsid w:val="00C05D7B"/>
    <w:rsid w:val="00C0634D"/>
    <w:rsid w:val="00C0658D"/>
    <w:rsid w:val="00C06B68"/>
    <w:rsid w:val="00C076AA"/>
    <w:rsid w:val="00C0789B"/>
    <w:rsid w:val="00C07BC3"/>
    <w:rsid w:val="00C1062E"/>
    <w:rsid w:val="00C10631"/>
    <w:rsid w:val="00C10C02"/>
    <w:rsid w:val="00C10D0D"/>
    <w:rsid w:val="00C10E8B"/>
    <w:rsid w:val="00C1163E"/>
    <w:rsid w:val="00C11809"/>
    <w:rsid w:val="00C11A83"/>
    <w:rsid w:val="00C11B39"/>
    <w:rsid w:val="00C122DC"/>
    <w:rsid w:val="00C1293C"/>
    <w:rsid w:val="00C129C1"/>
    <w:rsid w:val="00C1348D"/>
    <w:rsid w:val="00C13A9A"/>
    <w:rsid w:val="00C13FC1"/>
    <w:rsid w:val="00C14123"/>
    <w:rsid w:val="00C143EF"/>
    <w:rsid w:val="00C15680"/>
    <w:rsid w:val="00C15B50"/>
    <w:rsid w:val="00C16348"/>
    <w:rsid w:val="00C16499"/>
    <w:rsid w:val="00C16618"/>
    <w:rsid w:val="00C16B89"/>
    <w:rsid w:val="00C173A6"/>
    <w:rsid w:val="00C17C80"/>
    <w:rsid w:val="00C17FCA"/>
    <w:rsid w:val="00C17FF0"/>
    <w:rsid w:val="00C20019"/>
    <w:rsid w:val="00C20290"/>
    <w:rsid w:val="00C20993"/>
    <w:rsid w:val="00C20D9D"/>
    <w:rsid w:val="00C20EC6"/>
    <w:rsid w:val="00C20F72"/>
    <w:rsid w:val="00C217D0"/>
    <w:rsid w:val="00C21D46"/>
    <w:rsid w:val="00C21E65"/>
    <w:rsid w:val="00C225F2"/>
    <w:rsid w:val="00C22B5C"/>
    <w:rsid w:val="00C23BB6"/>
    <w:rsid w:val="00C23F5F"/>
    <w:rsid w:val="00C240FD"/>
    <w:rsid w:val="00C2423D"/>
    <w:rsid w:val="00C24CBE"/>
    <w:rsid w:val="00C24D03"/>
    <w:rsid w:val="00C25018"/>
    <w:rsid w:val="00C250B0"/>
    <w:rsid w:val="00C256B7"/>
    <w:rsid w:val="00C25864"/>
    <w:rsid w:val="00C25A35"/>
    <w:rsid w:val="00C26144"/>
    <w:rsid w:val="00C26490"/>
    <w:rsid w:val="00C26A83"/>
    <w:rsid w:val="00C2790A"/>
    <w:rsid w:val="00C31572"/>
    <w:rsid w:val="00C31982"/>
    <w:rsid w:val="00C31A97"/>
    <w:rsid w:val="00C31EE3"/>
    <w:rsid w:val="00C31F9A"/>
    <w:rsid w:val="00C32497"/>
    <w:rsid w:val="00C324A8"/>
    <w:rsid w:val="00C32732"/>
    <w:rsid w:val="00C32C55"/>
    <w:rsid w:val="00C331BD"/>
    <w:rsid w:val="00C33453"/>
    <w:rsid w:val="00C3356D"/>
    <w:rsid w:val="00C339A3"/>
    <w:rsid w:val="00C33C10"/>
    <w:rsid w:val="00C33CA7"/>
    <w:rsid w:val="00C34134"/>
    <w:rsid w:val="00C3449D"/>
    <w:rsid w:val="00C35143"/>
    <w:rsid w:val="00C3584D"/>
    <w:rsid w:val="00C35AD8"/>
    <w:rsid w:val="00C36CD1"/>
    <w:rsid w:val="00C36E6C"/>
    <w:rsid w:val="00C370D7"/>
    <w:rsid w:val="00C37CBF"/>
    <w:rsid w:val="00C37EAA"/>
    <w:rsid w:val="00C37F79"/>
    <w:rsid w:val="00C37FE7"/>
    <w:rsid w:val="00C408F6"/>
    <w:rsid w:val="00C40F60"/>
    <w:rsid w:val="00C4108E"/>
    <w:rsid w:val="00C41F10"/>
    <w:rsid w:val="00C42230"/>
    <w:rsid w:val="00C42726"/>
    <w:rsid w:val="00C4321B"/>
    <w:rsid w:val="00C434A9"/>
    <w:rsid w:val="00C43D78"/>
    <w:rsid w:val="00C43E99"/>
    <w:rsid w:val="00C4545F"/>
    <w:rsid w:val="00C456F1"/>
    <w:rsid w:val="00C45903"/>
    <w:rsid w:val="00C45B84"/>
    <w:rsid w:val="00C45D97"/>
    <w:rsid w:val="00C46229"/>
    <w:rsid w:val="00C467D3"/>
    <w:rsid w:val="00C467FD"/>
    <w:rsid w:val="00C474CF"/>
    <w:rsid w:val="00C47C42"/>
    <w:rsid w:val="00C47D9D"/>
    <w:rsid w:val="00C47F27"/>
    <w:rsid w:val="00C501B6"/>
    <w:rsid w:val="00C50263"/>
    <w:rsid w:val="00C50D42"/>
    <w:rsid w:val="00C519D0"/>
    <w:rsid w:val="00C51B02"/>
    <w:rsid w:val="00C51D0C"/>
    <w:rsid w:val="00C52018"/>
    <w:rsid w:val="00C5202B"/>
    <w:rsid w:val="00C52116"/>
    <w:rsid w:val="00C533EC"/>
    <w:rsid w:val="00C534C5"/>
    <w:rsid w:val="00C534D3"/>
    <w:rsid w:val="00C54788"/>
    <w:rsid w:val="00C547DF"/>
    <w:rsid w:val="00C547F8"/>
    <w:rsid w:val="00C54B5D"/>
    <w:rsid w:val="00C54DA4"/>
    <w:rsid w:val="00C54EC3"/>
    <w:rsid w:val="00C54FBC"/>
    <w:rsid w:val="00C5567C"/>
    <w:rsid w:val="00C5572E"/>
    <w:rsid w:val="00C55B8E"/>
    <w:rsid w:val="00C55C75"/>
    <w:rsid w:val="00C56057"/>
    <w:rsid w:val="00C560FA"/>
    <w:rsid w:val="00C5628A"/>
    <w:rsid w:val="00C56D8A"/>
    <w:rsid w:val="00C5725A"/>
    <w:rsid w:val="00C57611"/>
    <w:rsid w:val="00C57683"/>
    <w:rsid w:val="00C5770D"/>
    <w:rsid w:val="00C57D50"/>
    <w:rsid w:val="00C60804"/>
    <w:rsid w:val="00C60A85"/>
    <w:rsid w:val="00C60FE5"/>
    <w:rsid w:val="00C61156"/>
    <w:rsid w:val="00C61201"/>
    <w:rsid w:val="00C6139A"/>
    <w:rsid w:val="00C61F71"/>
    <w:rsid w:val="00C62214"/>
    <w:rsid w:val="00C622BE"/>
    <w:rsid w:val="00C62655"/>
    <w:rsid w:val="00C62CB6"/>
    <w:rsid w:val="00C62F13"/>
    <w:rsid w:val="00C6327C"/>
    <w:rsid w:val="00C633BD"/>
    <w:rsid w:val="00C63406"/>
    <w:rsid w:val="00C63CF3"/>
    <w:rsid w:val="00C63F52"/>
    <w:rsid w:val="00C640E3"/>
    <w:rsid w:val="00C644C3"/>
    <w:rsid w:val="00C648B9"/>
    <w:rsid w:val="00C648F5"/>
    <w:rsid w:val="00C649A2"/>
    <w:rsid w:val="00C64A49"/>
    <w:rsid w:val="00C64BB9"/>
    <w:rsid w:val="00C656EE"/>
    <w:rsid w:val="00C65C3C"/>
    <w:rsid w:val="00C665B9"/>
    <w:rsid w:val="00C6660F"/>
    <w:rsid w:val="00C6666D"/>
    <w:rsid w:val="00C6684E"/>
    <w:rsid w:val="00C671E8"/>
    <w:rsid w:val="00C6727A"/>
    <w:rsid w:val="00C6754B"/>
    <w:rsid w:val="00C67A72"/>
    <w:rsid w:val="00C67D50"/>
    <w:rsid w:val="00C70483"/>
    <w:rsid w:val="00C70511"/>
    <w:rsid w:val="00C709C9"/>
    <w:rsid w:val="00C71227"/>
    <w:rsid w:val="00C71D74"/>
    <w:rsid w:val="00C71D9B"/>
    <w:rsid w:val="00C71FE6"/>
    <w:rsid w:val="00C72209"/>
    <w:rsid w:val="00C722F4"/>
    <w:rsid w:val="00C723A1"/>
    <w:rsid w:val="00C72502"/>
    <w:rsid w:val="00C72B92"/>
    <w:rsid w:val="00C72C2D"/>
    <w:rsid w:val="00C72C4A"/>
    <w:rsid w:val="00C72E16"/>
    <w:rsid w:val="00C735D1"/>
    <w:rsid w:val="00C73870"/>
    <w:rsid w:val="00C739CA"/>
    <w:rsid w:val="00C73A55"/>
    <w:rsid w:val="00C73F8A"/>
    <w:rsid w:val="00C741E4"/>
    <w:rsid w:val="00C74690"/>
    <w:rsid w:val="00C74D1D"/>
    <w:rsid w:val="00C74D3C"/>
    <w:rsid w:val="00C75425"/>
    <w:rsid w:val="00C7581D"/>
    <w:rsid w:val="00C75847"/>
    <w:rsid w:val="00C76043"/>
    <w:rsid w:val="00C76926"/>
    <w:rsid w:val="00C76ED0"/>
    <w:rsid w:val="00C76F49"/>
    <w:rsid w:val="00C774B3"/>
    <w:rsid w:val="00C7761C"/>
    <w:rsid w:val="00C77CAE"/>
    <w:rsid w:val="00C800BB"/>
    <w:rsid w:val="00C8010A"/>
    <w:rsid w:val="00C80C72"/>
    <w:rsid w:val="00C80F8B"/>
    <w:rsid w:val="00C811F5"/>
    <w:rsid w:val="00C812A8"/>
    <w:rsid w:val="00C81A0B"/>
    <w:rsid w:val="00C81ED3"/>
    <w:rsid w:val="00C8230F"/>
    <w:rsid w:val="00C82B2C"/>
    <w:rsid w:val="00C82F97"/>
    <w:rsid w:val="00C830FD"/>
    <w:rsid w:val="00C831D0"/>
    <w:rsid w:val="00C83478"/>
    <w:rsid w:val="00C8351E"/>
    <w:rsid w:val="00C8367D"/>
    <w:rsid w:val="00C83876"/>
    <w:rsid w:val="00C839EC"/>
    <w:rsid w:val="00C83DEB"/>
    <w:rsid w:val="00C83F3D"/>
    <w:rsid w:val="00C84443"/>
    <w:rsid w:val="00C8454D"/>
    <w:rsid w:val="00C84813"/>
    <w:rsid w:val="00C84E20"/>
    <w:rsid w:val="00C84E7E"/>
    <w:rsid w:val="00C850F2"/>
    <w:rsid w:val="00C859F2"/>
    <w:rsid w:val="00C868C4"/>
    <w:rsid w:val="00C87723"/>
    <w:rsid w:val="00C87F67"/>
    <w:rsid w:val="00C90118"/>
    <w:rsid w:val="00C9026D"/>
    <w:rsid w:val="00C9094E"/>
    <w:rsid w:val="00C9095D"/>
    <w:rsid w:val="00C917FE"/>
    <w:rsid w:val="00C919AD"/>
    <w:rsid w:val="00C91A9F"/>
    <w:rsid w:val="00C91EE3"/>
    <w:rsid w:val="00C9200C"/>
    <w:rsid w:val="00C92055"/>
    <w:rsid w:val="00C928C7"/>
    <w:rsid w:val="00C92944"/>
    <w:rsid w:val="00C92EF0"/>
    <w:rsid w:val="00C931FC"/>
    <w:rsid w:val="00C933F1"/>
    <w:rsid w:val="00C93505"/>
    <w:rsid w:val="00C9354C"/>
    <w:rsid w:val="00C935D1"/>
    <w:rsid w:val="00C93625"/>
    <w:rsid w:val="00C939AE"/>
    <w:rsid w:val="00C943FA"/>
    <w:rsid w:val="00C944A3"/>
    <w:rsid w:val="00C947D1"/>
    <w:rsid w:val="00C94BC9"/>
    <w:rsid w:val="00C94E6E"/>
    <w:rsid w:val="00C95C6E"/>
    <w:rsid w:val="00C96906"/>
    <w:rsid w:val="00C96B94"/>
    <w:rsid w:val="00C96E7E"/>
    <w:rsid w:val="00C97879"/>
    <w:rsid w:val="00C97C6B"/>
    <w:rsid w:val="00C97DE9"/>
    <w:rsid w:val="00C97EC8"/>
    <w:rsid w:val="00C97FD2"/>
    <w:rsid w:val="00C97FE4"/>
    <w:rsid w:val="00CA003E"/>
    <w:rsid w:val="00CA00A5"/>
    <w:rsid w:val="00CA01DE"/>
    <w:rsid w:val="00CA036A"/>
    <w:rsid w:val="00CA053C"/>
    <w:rsid w:val="00CA0F18"/>
    <w:rsid w:val="00CA10FD"/>
    <w:rsid w:val="00CA1522"/>
    <w:rsid w:val="00CA1898"/>
    <w:rsid w:val="00CA1C20"/>
    <w:rsid w:val="00CA259A"/>
    <w:rsid w:val="00CA27B7"/>
    <w:rsid w:val="00CA27D3"/>
    <w:rsid w:val="00CA292D"/>
    <w:rsid w:val="00CA3358"/>
    <w:rsid w:val="00CA3C38"/>
    <w:rsid w:val="00CA48B1"/>
    <w:rsid w:val="00CA4B03"/>
    <w:rsid w:val="00CA4BBB"/>
    <w:rsid w:val="00CA4E77"/>
    <w:rsid w:val="00CA54C8"/>
    <w:rsid w:val="00CA58A2"/>
    <w:rsid w:val="00CA59C4"/>
    <w:rsid w:val="00CA5B5F"/>
    <w:rsid w:val="00CA61E7"/>
    <w:rsid w:val="00CA686D"/>
    <w:rsid w:val="00CA71E8"/>
    <w:rsid w:val="00CA788D"/>
    <w:rsid w:val="00CB039D"/>
    <w:rsid w:val="00CB041D"/>
    <w:rsid w:val="00CB0755"/>
    <w:rsid w:val="00CB1083"/>
    <w:rsid w:val="00CB254B"/>
    <w:rsid w:val="00CB25D0"/>
    <w:rsid w:val="00CB2676"/>
    <w:rsid w:val="00CB29FF"/>
    <w:rsid w:val="00CB2BA8"/>
    <w:rsid w:val="00CB2D1D"/>
    <w:rsid w:val="00CB3723"/>
    <w:rsid w:val="00CB395C"/>
    <w:rsid w:val="00CB3A08"/>
    <w:rsid w:val="00CB3B6E"/>
    <w:rsid w:val="00CB41F4"/>
    <w:rsid w:val="00CB4324"/>
    <w:rsid w:val="00CB4664"/>
    <w:rsid w:val="00CB4799"/>
    <w:rsid w:val="00CB4B28"/>
    <w:rsid w:val="00CB4B39"/>
    <w:rsid w:val="00CB4CFE"/>
    <w:rsid w:val="00CB53D7"/>
    <w:rsid w:val="00CB5418"/>
    <w:rsid w:val="00CB585C"/>
    <w:rsid w:val="00CB5ADB"/>
    <w:rsid w:val="00CB5B15"/>
    <w:rsid w:val="00CB616B"/>
    <w:rsid w:val="00CB6E32"/>
    <w:rsid w:val="00CB6F5B"/>
    <w:rsid w:val="00CB7174"/>
    <w:rsid w:val="00CB7A24"/>
    <w:rsid w:val="00CB7B14"/>
    <w:rsid w:val="00CB7F6A"/>
    <w:rsid w:val="00CB7F74"/>
    <w:rsid w:val="00CB7FBC"/>
    <w:rsid w:val="00CC0074"/>
    <w:rsid w:val="00CC00CB"/>
    <w:rsid w:val="00CC0C91"/>
    <w:rsid w:val="00CC10D0"/>
    <w:rsid w:val="00CC11CD"/>
    <w:rsid w:val="00CC11F8"/>
    <w:rsid w:val="00CC1471"/>
    <w:rsid w:val="00CC14C5"/>
    <w:rsid w:val="00CC1775"/>
    <w:rsid w:val="00CC1D24"/>
    <w:rsid w:val="00CC206F"/>
    <w:rsid w:val="00CC245E"/>
    <w:rsid w:val="00CC2835"/>
    <w:rsid w:val="00CC2CAE"/>
    <w:rsid w:val="00CC2FC6"/>
    <w:rsid w:val="00CC32EC"/>
    <w:rsid w:val="00CC340C"/>
    <w:rsid w:val="00CC3437"/>
    <w:rsid w:val="00CC34A8"/>
    <w:rsid w:val="00CC382F"/>
    <w:rsid w:val="00CC39FF"/>
    <w:rsid w:val="00CC3A67"/>
    <w:rsid w:val="00CC4A98"/>
    <w:rsid w:val="00CC4C21"/>
    <w:rsid w:val="00CC4F42"/>
    <w:rsid w:val="00CC514B"/>
    <w:rsid w:val="00CC51BD"/>
    <w:rsid w:val="00CC53B1"/>
    <w:rsid w:val="00CC54D2"/>
    <w:rsid w:val="00CC5BFB"/>
    <w:rsid w:val="00CC626F"/>
    <w:rsid w:val="00CC668B"/>
    <w:rsid w:val="00CC6809"/>
    <w:rsid w:val="00CC690A"/>
    <w:rsid w:val="00CC6DF7"/>
    <w:rsid w:val="00CC713B"/>
    <w:rsid w:val="00CC76B7"/>
    <w:rsid w:val="00CC7B7F"/>
    <w:rsid w:val="00CC7E03"/>
    <w:rsid w:val="00CD00B5"/>
    <w:rsid w:val="00CD01F6"/>
    <w:rsid w:val="00CD0254"/>
    <w:rsid w:val="00CD0A37"/>
    <w:rsid w:val="00CD0D26"/>
    <w:rsid w:val="00CD0FB2"/>
    <w:rsid w:val="00CD158A"/>
    <w:rsid w:val="00CD19FD"/>
    <w:rsid w:val="00CD241D"/>
    <w:rsid w:val="00CD2541"/>
    <w:rsid w:val="00CD284F"/>
    <w:rsid w:val="00CD28A8"/>
    <w:rsid w:val="00CD29E2"/>
    <w:rsid w:val="00CD2FB7"/>
    <w:rsid w:val="00CD32CC"/>
    <w:rsid w:val="00CD37CA"/>
    <w:rsid w:val="00CD4A05"/>
    <w:rsid w:val="00CD4A71"/>
    <w:rsid w:val="00CD4C68"/>
    <w:rsid w:val="00CD584E"/>
    <w:rsid w:val="00CD58E9"/>
    <w:rsid w:val="00CD5DF7"/>
    <w:rsid w:val="00CD63AA"/>
    <w:rsid w:val="00CD63EE"/>
    <w:rsid w:val="00CD6B24"/>
    <w:rsid w:val="00CD6DE6"/>
    <w:rsid w:val="00CD74A8"/>
    <w:rsid w:val="00CD77C8"/>
    <w:rsid w:val="00CD787C"/>
    <w:rsid w:val="00CD799C"/>
    <w:rsid w:val="00CD7BB2"/>
    <w:rsid w:val="00CD7BBD"/>
    <w:rsid w:val="00CD7EB4"/>
    <w:rsid w:val="00CD7F70"/>
    <w:rsid w:val="00CE00AB"/>
    <w:rsid w:val="00CE0814"/>
    <w:rsid w:val="00CE0A45"/>
    <w:rsid w:val="00CE154E"/>
    <w:rsid w:val="00CE176C"/>
    <w:rsid w:val="00CE199C"/>
    <w:rsid w:val="00CE226A"/>
    <w:rsid w:val="00CE24A9"/>
    <w:rsid w:val="00CE2BDC"/>
    <w:rsid w:val="00CE2CFC"/>
    <w:rsid w:val="00CE2DA6"/>
    <w:rsid w:val="00CE32FF"/>
    <w:rsid w:val="00CE3770"/>
    <w:rsid w:val="00CE3A9B"/>
    <w:rsid w:val="00CE3EDE"/>
    <w:rsid w:val="00CE3FBA"/>
    <w:rsid w:val="00CE45CA"/>
    <w:rsid w:val="00CE5122"/>
    <w:rsid w:val="00CE51FF"/>
    <w:rsid w:val="00CE570D"/>
    <w:rsid w:val="00CE593F"/>
    <w:rsid w:val="00CE5ADB"/>
    <w:rsid w:val="00CE630D"/>
    <w:rsid w:val="00CE6527"/>
    <w:rsid w:val="00CE6DB6"/>
    <w:rsid w:val="00CE6E6E"/>
    <w:rsid w:val="00CE70BB"/>
    <w:rsid w:val="00CE719A"/>
    <w:rsid w:val="00CE728A"/>
    <w:rsid w:val="00CE74A9"/>
    <w:rsid w:val="00CE7677"/>
    <w:rsid w:val="00CE775A"/>
    <w:rsid w:val="00CE795C"/>
    <w:rsid w:val="00CE7AA3"/>
    <w:rsid w:val="00CF0112"/>
    <w:rsid w:val="00CF02EB"/>
    <w:rsid w:val="00CF032F"/>
    <w:rsid w:val="00CF1771"/>
    <w:rsid w:val="00CF249A"/>
    <w:rsid w:val="00CF281F"/>
    <w:rsid w:val="00CF2F64"/>
    <w:rsid w:val="00CF31EA"/>
    <w:rsid w:val="00CF3407"/>
    <w:rsid w:val="00CF3788"/>
    <w:rsid w:val="00CF4101"/>
    <w:rsid w:val="00CF544A"/>
    <w:rsid w:val="00CF56B3"/>
    <w:rsid w:val="00CF57C0"/>
    <w:rsid w:val="00CF5E13"/>
    <w:rsid w:val="00CF5FB3"/>
    <w:rsid w:val="00CF62CD"/>
    <w:rsid w:val="00CF66A9"/>
    <w:rsid w:val="00CF6987"/>
    <w:rsid w:val="00CF6B38"/>
    <w:rsid w:val="00CF72B9"/>
    <w:rsid w:val="00CF78D4"/>
    <w:rsid w:val="00CF7E82"/>
    <w:rsid w:val="00D00EE0"/>
    <w:rsid w:val="00D01078"/>
    <w:rsid w:val="00D01652"/>
    <w:rsid w:val="00D01AE9"/>
    <w:rsid w:val="00D01CCB"/>
    <w:rsid w:val="00D01DFC"/>
    <w:rsid w:val="00D0232D"/>
    <w:rsid w:val="00D02B9F"/>
    <w:rsid w:val="00D035F8"/>
    <w:rsid w:val="00D03721"/>
    <w:rsid w:val="00D03878"/>
    <w:rsid w:val="00D041BB"/>
    <w:rsid w:val="00D04791"/>
    <w:rsid w:val="00D0491B"/>
    <w:rsid w:val="00D04E92"/>
    <w:rsid w:val="00D04FB1"/>
    <w:rsid w:val="00D05125"/>
    <w:rsid w:val="00D051AC"/>
    <w:rsid w:val="00D05BB0"/>
    <w:rsid w:val="00D068EB"/>
    <w:rsid w:val="00D06A14"/>
    <w:rsid w:val="00D07282"/>
    <w:rsid w:val="00D077B2"/>
    <w:rsid w:val="00D079B9"/>
    <w:rsid w:val="00D07AD0"/>
    <w:rsid w:val="00D07DAD"/>
    <w:rsid w:val="00D101D8"/>
    <w:rsid w:val="00D105DD"/>
    <w:rsid w:val="00D10CFE"/>
    <w:rsid w:val="00D10DC3"/>
    <w:rsid w:val="00D11165"/>
    <w:rsid w:val="00D11308"/>
    <w:rsid w:val="00D116AC"/>
    <w:rsid w:val="00D11801"/>
    <w:rsid w:val="00D11E8D"/>
    <w:rsid w:val="00D12962"/>
    <w:rsid w:val="00D12C39"/>
    <w:rsid w:val="00D12DA8"/>
    <w:rsid w:val="00D13218"/>
    <w:rsid w:val="00D13368"/>
    <w:rsid w:val="00D1341F"/>
    <w:rsid w:val="00D13446"/>
    <w:rsid w:val="00D13764"/>
    <w:rsid w:val="00D14031"/>
    <w:rsid w:val="00D144ED"/>
    <w:rsid w:val="00D147E5"/>
    <w:rsid w:val="00D1494C"/>
    <w:rsid w:val="00D14A79"/>
    <w:rsid w:val="00D14E5D"/>
    <w:rsid w:val="00D14F40"/>
    <w:rsid w:val="00D15491"/>
    <w:rsid w:val="00D15AFE"/>
    <w:rsid w:val="00D16090"/>
    <w:rsid w:val="00D163F5"/>
    <w:rsid w:val="00D16406"/>
    <w:rsid w:val="00D16506"/>
    <w:rsid w:val="00D16563"/>
    <w:rsid w:val="00D16A33"/>
    <w:rsid w:val="00D16A5F"/>
    <w:rsid w:val="00D16B5C"/>
    <w:rsid w:val="00D16F14"/>
    <w:rsid w:val="00D17261"/>
    <w:rsid w:val="00D1730E"/>
    <w:rsid w:val="00D17A1F"/>
    <w:rsid w:val="00D17C96"/>
    <w:rsid w:val="00D17DFD"/>
    <w:rsid w:val="00D20064"/>
    <w:rsid w:val="00D202B8"/>
    <w:rsid w:val="00D20931"/>
    <w:rsid w:val="00D20DA9"/>
    <w:rsid w:val="00D213CC"/>
    <w:rsid w:val="00D216F2"/>
    <w:rsid w:val="00D2182A"/>
    <w:rsid w:val="00D21BE4"/>
    <w:rsid w:val="00D21C01"/>
    <w:rsid w:val="00D21DA3"/>
    <w:rsid w:val="00D22E7D"/>
    <w:rsid w:val="00D232A1"/>
    <w:rsid w:val="00D234B5"/>
    <w:rsid w:val="00D236EB"/>
    <w:rsid w:val="00D24453"/>
    <w:rsid w:val="00D25378"/>
    <w:rsid w:val="00D2561B"/>
    <w:rsid w:val="00D25627"/>
    <w:rsid w:val="00D25A75"/>
    <w:rsid w:val="00D26375"/>
    <w:rsid w:val="00D2685E"/>
    <w:rsid w:val="00D26EFB"/>
    <w:rsid w:val="00D26F18"/>
    <w:rsid w:val="00D27219"/>
    <w:rsid w:val="00D2722B"/>
    <w:rsid w:val="00D27BA3"/>
    <w:rsid w:val="00D301C7"/>
    <w:rsid w:val="00D302A9"/>
    <w:rsid w:val="00D30654"/>
    <w:rsid w:val="00D3072D"/>
    <w:rsid w:val="00D30763"/>
    <w:rsid w:val="00D31742"/>
    <w:rsid w:val="00D31FEC"/>
    <w:rsid w:val="00D320DA"/>
    <w:rsid w:val="00D3261E"/>
    <w:rsid w:val="00D329FF"/>
    <w:rsid w:val="00D32D91"/>
    <w:rsid w:val="00D32EF2"/>
    <w:rsid w:val="00D330A2"/>
    <w:rsid w:val="00D336BF"/>
    <w:rsid w:val="00D33A2C"/>
    <w:rsid w:val="00D33ADC"/>
    <w:rsid w:val="00D33B04"/>
    <w:rsid w:val="00D33B90"/>
    <w:rsid w:val="00D33C9D"/>
    <w:rsid w:val="00D341F4"/>
    <w:rsid w:val="00D34241"/>
    <w:rsid w:val="00D34580"/>
    <w:rsid w:val="00D348E0"/>
    <w:rsid w:val="00D34AA7"/>
    <w:rsid w:val="00D35073"/>
    <w:rsid w:val="00D35326"/>
    <w:rsid w:val="00D35D22"/>
    <w:rsid w:val="00D363E6"/>
    <w:rsid w:val="00D366B9"/>
    <w:rsid w:val="00D36C73"/>
    <w:rsid w:val="00D37077"/>
    <w:rsid w:val="00D37E04"/>
    <w:rsid w:val="00D401E3"/>
    <w:rsid w:val="00D4034A"/>
    <w:rsid w:val="00D404C5"/>
    <w:rsid w:val="00D40585"/>
    <w:rsid w:val="00D4065C"/>
    <w:rsid w:val="00D40CBC"/>
    <w:rsid w:val="00D40DE6"/>
    <w:rsid w:val="00D40E7A"/>
    <w:rsid w:val="00D4151D"/>
    <w:rsid w:val="00D416C0"/>
    <w:rsid w:val="00D4188A"/>
    <w:rsid w:val="00D418CE"/>
    <w:rsid w:val="00D41A3B"/>
    <w:rsid w:val="00D41CF6"/>
    <w:rsid w:val="00D42678"/>
    <w:rsid w:val="00D42ADC"/>
    <w:rsid w:val="00D4328E"/>
    <w:rsid w:val="00D4367B"/>
    <w:rsid w:val="00D438DE"/>
    <w:rsid w:val="00D43A51"/>
    <w:rsid w:val="00D43CB7"/>
    <w:rsid w:val="00D43EF6"/>
    <w:rsid w:val="00D44345"/>
    <w:rsid w:val="00D4545D"/>
    <w:rsid w:val="00D45B7E"/>
    <w:rsid w:val="00D45EC3"/>
    <w:rsid w:val="00D45F9D"/>
    <w:rsid w:val="00D461DD"/>
    <w:rsid w:val="00D470EF"/>
    <w:rsid w:val="00D47162"/>
    <w:rsid w:val="00D471B8"/>
    <w:rsid w:val="00D47B9E"/>
    <w:rsid w:val="00D47FE8"/>
    <w:rsid w:val="00D50085"/>
    <w:rsid w:val="00D503DD"/>
    <w:rsid w:val="00D5048F"/>
    <w:rsid w:val="00D51089"/>
    <w:rsid w:val="00D51280"/>
    <w:rsid w:val="00D51621"/>
    <w:rsid w:val="00D51C5F"/>
    <w:rsid w:val="00D51D26"/>
    <w:rsid w:val="00D5207D"/>
    <w:rsid w:val="00D52107"/>
    <w:rsid w:val="00D525EC"/>
    <w:rsid w:val="00D52704"/>
    <w:rsid w:val="00D52F1E"/>
    <w:rsid w:val="00D533D6"/>
    <w:rsid w:val="00D538F8"/>
    <w:rsid w:val="00D53D28"/>
    <w:rsid w:val="00D53DAF"/>
    <w:rsid w:val="00D53FA7"/>
    <w:rsid w:val="00D54257"/>
    <w:rsid w:val="00D54629"/>
    <w:rsid w:val="00D54945"/>
    <w:rsid w:val="00D54B26"/>
    <w:rsid w:val="00D54FC8"/>
    <w:rsid w:val="00D55451"/>
    <w:rsid w:val="00D55EC4"/>
    <w:rsid w:val="00D55EFA"/>
    <w:rsid w:val="00D56295"/>
    <w:rsid w:val="00D56513"/>
    <w:rsid w:val="00D567BA"/>
    <w:rsid w:val="00D569E0"/>
    <w:rsid w:val="00D56C62"/>
    <w:rsid w:val="00D56CB9"/>
    <w:rsid w:val="00D57A2D"/>
    <w:rsid w:val="00D57A79"/>
    <w:rsid w:val="00D60294"/>
    <w:rsid w:val="00D6085A"/>
    <w:rsid w:val="00D60E86"/>
    <w:rsid w:val="00D611A1"/>
    <w:rsid w:val="00D612F2"/>
    <w:rsid w:val="00D62164"/>
    <w:rsid w:val="00D6260A"/>
    <w:rsid w:val="00D6279E"/>
    <w:rsid w:val="00D62CA4"/>
    <w:rsid w:val="00D62FAA"/>
    <w:rsid w:val="00D64189"/>
    <w:rsid w:val="00D64FDA"/>
    <w:rsid w:val="00D65187"/>
    <w:rsid w:val="00D65256"/>
    <w:rsid w:val="00D65638"/>
    <w:rsid w:val="00D657BC"/>
    <w:rsid w:val="00D65B71"/>
    <w:rsid w:val="00D65DCD"/>
    <w:rsid w:val="00D665A8"/>
    <w:rsid w:val="00D667B2"/>
    <w:rsid w:val="00D66DD0"/>
    <w:rsid w:val="00D674FA"/>
    <w:rsid w:val="00D67B20"/>
    <w:rsid w:val="00D67C10"/>
    <w:rsid w:val="00D67E56"/>
    <w:rsid w:val="00D70873"/>
    <w:rsid w:val="00D71BC4"/>
    <w:rsid w:val="00D71F09"/>
    <w:rsid w:val="00D71F17"/>
    <w:rsid w:val="00D72B08"/>
    <w:rsid w:val="00D72D86"/>
    <w:rsid w:val="00D730C0"/>
    <w:rsid w:val="00D7333A"/>
    <w:rsid w:val="00D73946"/>
    <w:rsid w:val="00D73A5D"/>
    <w:rsid w:val="00D73FDB"/>
    <w:rsid w:val="00D74118"/>
    <w:rsid w:val="00D741E9"/>
    <w:rsid w:val="00D745C8"/>
    <w:rsid w:val="00D75973"/>
    <w:rsid w:val="00D75C83"/>
    <w:rsid w:val="00D7621B"/>
    <w:rsid w:val="00D76AD7"/>
    <w:rsid w:val="00D76CAC"/>
    <w:rsid w:val="00D771F4"/>
    <w:rsid w:val="00D77371"/>
    <w:rsid w:val="00D7774E"/>
    <w:rsid w:val="00D77B65"/>
    <w:rsid w:val="00D801DD"/>
    <w:rsid w:val="00D80581"/>
    <w:rsid w:val="00D80BB3"/>
    <w:rsid w:val="00D80C38"/>
    <w:rsid w:val="00D80E60"/>
    <w:rsid w:val="00D8115A"/>
    <w:rsid w:val="00D81488"/>
    <w:rsid w:val="00D8160E"/>
    <w:rsid w:val="00D81676"/>
    <w:rsid w:val="00D816BE"/>
    <w:rsid w:val="00D81A6E"/>
    <w:rsid w:val="00D81F20"/>
    <w:rsid w:val="00D8208B"/>
    <w:rsid w:val="00D829BC"/>
    <w:rsid w:val="00D82D4E"/>
    <w:rsid w:val="00D83221"/>
    <w:rsid w:val="00D8322A"/>
    <w:rsid w:val="00D8341C"/>
    <w:rsid w:val="00D83512"/>
    <w:rsid w:val="00D837AF"/>
    <w:rsid w:val="00D83A92"/>
    <w:rsid w:val="00D83D5B"/>
    <w:rsid w:val="00D84146"/>
    <w:rsid w:val="00D845A0"/>
    <w:rsid w:val="00D84B38"/>
    <w:rsid w:val="00D851A1"/>
    <w:rsid w:val="00D852EF"/>
    <w:rsid w:val="00D85B7E"/>
    <w:rsid w:val="00D85DFD"/>
    <w:rsid w:val="00D861FF"/>
    <w:rsid w:val="00D8662C"/>
    <w:rsid w:val="00D86EE9"/>
    <w:rsid w:val="00D87179"/>
    <w:rsid w:val="00D87308"/>
    <w:rsid w:val="00D87533"/>
    <w:rsid w:val="00D879AC"/>
    <w:rsid w:val="00D879EC"/>
    <w:rsid w:val="00D87F39"/>
    <w:rsid w:val="00D901EE"/>
    <w:rsid w:val="00D9035F"/>
    <w:rsid w:val="00D90661"/>
    <w:rsid w:val="00D90B0B"/>
    <w:rsid w:val="00D90E62"/>
    <w:rsid w:val="00D91083"/>
    <w:rsid w:val="00D91365"/>
    <w:rsid w:val="00D919AD"/>
    <w:rsid w:val="00D91C20"/>
    <w:rsid w:val="00D924D7"/>
    <w:rsid w:val="00D928C1"/>
    <w:rsid w:val="00D92996"/>
    <w:rsid w:val="00D92AAA"/>
    <w:rsid w:val="00D92B03"/>
    <w:rsid w:val="00D92BCF"/>
    <w:rsid w:val="00D9317D"/>
    <w:rsid w:val="00D938ED"/>
    <w:rsid w:val="00D942A3"/>
    <w:rsid w:val="00D944B5"/>
    <w:rsid w:val="00D9491B"/>
    <w:rsid w:val="00D94C6A"/>
    <w:rsid w:val="00D955A7"/>
    <w:rsid w:val="00D956D0"/>
    <w:rsid w:val="00D95B5E"/>
    <w:rsid w:val="00D95D27"/>
    <w:rsid w:val="00D963C5"/>
    <w:rsid w:val="00D968C5"/>
    <w:rsid w:val="00D9691B"/>
    <w:rsid w:val="00D96B6E"/>
    <w:rsid w:val="00D96CC0"/>
    <w:rsid w:val="00D96F39"/>
    <w:rsid w:val="00D96FFB"/>
    <w:rsid w:val="00D97D98"/>
    <w:rsid w:val="00DA048A"/>
    <w:rsid w:val="00DA07AE"/>
    <w:rsid w:val="00DA0874"/>
    <w:rsid w:val="00DA087E"/>
    <w:rsid w:val="00DA0EA6"/>
    <w:rsid w:val="00DA1341"/>
    <w:rsid w:val="00DA1D0B"/>
    <w:rsid w:val="00DA1D0C"/>
    <w:rsid w:val="00DA1D28"/>
    <w:rsid w:val="00DA20E3"/>
    <w:rsid w:val="00DA3177"/>
    <w:rsid w:val="00DA36B7"/>
    <w:rsid w:val="00DA3D6D"/>
    <w:rsid w:val="00DA438C"/>
    <w:rsid w:val="00DA485B"/>
    <w:rsid w:val="00DA4E06"/>
    <w:rsid w:val="00DA5164"/>
    <w:rsid w:val="00DA5460"/>
    <w:rsid w:val="00DA57A2"/>
    <w:rsid w:val="00DA5CAD"/>
    <w:rsid w:val="00DA63CC"/>
    <w:rsid w:val="00DA6A7B"/>
    <w:rsid w:val="00DA6BDF"/>
    <w:rsid w:val="00DA6EE9"/>
    <w:rsid w:val="00DA75FC"/>
    <w:rsid w:val="00DB01E1"/>
    <w:rsid w:val="00DB093B"/>
    <w:rsid w:val="00DB0B43"/>
    <w:rsid w:val="00DB124D"/>
    <w:rsid w:val="00DB13A6"/>
    <w:rsid w:val="00DB149F"/>
    <w:rsid w:val="00DB1AEB"/>
    <w:rsid w:val="00DB208A"/>
    <w:rsid w:val="00DB23F1"/>
    <w:rsid w:val="00DB242E"/>
    <w:rsid w:val="00DB253E"/>
    <w:rsid w:val="00DB2908"/>
    <w:rsid w:val="00DB3085"/>
    <w:rsid w:val="00DB368C"/>
    <w:rsid w:val="00DB38D2"/>
    <w:rsid w:val="00DB3DD4"/>
    <w:rsid w:val="00DB3E7E"/>
    <w:rsid w:val="00DB4412"/>
    <w:rsid w:val="00DB4822"/>
    <w:rsid w:val="00DB4BF4"/>
    <w:rsid w:val="00DB51F8"/>
    <w:rsid w:val="00DB53A8"/>
    <w:rsid w:val="00DB5514"/>
    <w:rsid w:val="00DB557B"/>
    <w:rsid w:val="00DB565C"/>
    <w:rsid w:val="00DB56A0"/>
    <w:rsid w:val="00DB56E6"/>
    <w:rsid w:val="00DB5C75"/>
    <w:rsid w:val="00DB5D72"/>
    <w:rsid w:val="00DB5D98"/>
    <w:rsid w:val="00DB640C"/>
    <w:rsid w:val="00DB6931"/>
    <w:rsid w:val="00DB6D6A"/>
    <w:rsid w:val="00DB736F"/>
    <w:rsid w:val="00DB73A3"/>
    <w:rsid w:val="00DB7460"/>
    <w:rsid w:val="00DB7692"/>
    <w:rsid w:val="00DB7A63"/>
    <w:rsid w:val="00DB7E67"/>
    <w:rsid w:val="00DC0BA4"/>
    <w:rsid w:val="00DC0E63"/>
    <w:rsid w:val="00DC0EC7"/>
    <w:rsid w:val="00DC1CB7"/>
    <w:rsid w:val="00DC21D9"/>
    <w:rsid w:val="00DC22B7"/>
    <w:rsid w:val="00DC259F"/>
    <w:rsid w:val="00DC267C"/>
    <w:rsid w:val="00DC28EE"/>
    <w:rsid w:val="00DC2AFA"/>
    <w:rsid w:val="00DC2FDF"/>
    <w:rsid w:val="00DC3C21"/>
    <w:rsid w:val="00DC3C88"/>
    <w:rsid w:val="00DC41E2"/>
    <w:rsid w:val="00DC589C"/>
    <w:rsid w:val="00DC5A14"/>
    <w:rsid w:val="00DC607A"/>
    <w:rsid w:val="00DC6CD6"/>
    <w:rsid w:val="00DC7A71"/>
    <w:rsid w:val="00DC7B9F"/>
    <w:rsid w:val="00DC7F0A"/>
    <w:rsid w:val="00DC7F34"/>
    <w:rsid w:val="00DD0619"/>
    <w:rsid w:val="00DD091C"/>
    <w:rsid w:val="00DD0C0A"/>
    <w:rsid w:val="00DD0D2F"/>
    <w:rsid w:val="00DD0F95"/>
    <w:rsid w:val="00DD0FB7"/>
    <w:rsid w:val="00DD188C"/>
    <w:rsid w:val="00DD1CFE"/>
    <w:rsid w:val="00DD1D89"/>
    <w:rsid w:val="00DD1F39"/>
    <w:rsid w:val="00DD25F8"/>
    <w:rsid w:val="00DD277A"/>
    <w:rsid w:val="00DD298E"/>
    <w:rsid w:val="00DD2CF7"/>
    <w:rsid w:val="00DD3528"/>
    <w:rsid w:val="00DD35C7"/>
    <w:rsid w:val="00DD3917"/>
    <w:rsid w:val="00DD3964"/>
    <w:rsid w:val="00DD3ADC"/>
    <w:rsid w:val="00DD40EB"/>
    <w:rsid w:val="00DD4443"/>
    <w:rsid w:val="00DD4A48"/>
    <w:rsid w:val="00DD4B07"/>
    <w:rsid w:val="00DD4B4A"/>
    <w:rsid w:val="00DD4E33"/>
    <w:rsid w:val="00DD4E77"/>
    <w:rsid w:val="00DD5223"/>
    <w:rsid w:val="00DD526A"/>
    <w:rsid w:val="00DD5615"/>
    <w:rsid w:val="00DD58FE"/>
    <w:rsid w:val="00DD5AA3"/>
    <w:rsid w:val="00DD680D"/>
    <w:rsid w:val="00DD6BBF"/>
    <w:rsid w:val="00DD771B"/>
    <w:rsid w:val="00DD7C1E"/>
    <w:rsid w:val="00DD7E1C"/>
    <w:rsid w:val="00DD7FD2"/>
    <w:rsid w:val="00DE0255"/>
    <w:rsid w:val="00DE0801"/>
    <w:rsid w:val="00DE08E9"/>
    <w:rsid w:val="00DE0C86"/>
    <w:rsid w:val="00DE14A9"/>
    <w:rsid w:val="00DE1560"/>
    <w:rsid w:val="00DE17D1"/>
    <w:rsid w:val="00DE1F62"/>
    <w:rsid w:val="00DE1FDD"/>
    <w:rsid w:val="00DE209D"/>
    <w:rsid w:val="00DE26CF"/>
    <w:rsid w:val="00DE2AF2"/>
    <w:rsid w:val="00DE2B16"/>
    <w:rsid w:val="00DE305E"/>
    <w:rsid w:val="00DE3357"/>
    <w:rsid w:val="00DE33CA"/>
    <w:rsid w:val="00DE3BE2"/>
    <w:rsid w:val="00DE3E50"/>
    <w:rsid w:val="00DE40B6"/>
    <w:rsid w:val="00DE41A2"/>
    <w:rsid w:val="00DE43C0"/>
    <w:rsid w:val="00DE4780"/>
    <w:rsid w:val="00DE496D"/>
    <w:rsid w:val="00DE4A87"/>
    <w:rsid w:val="00DE4F44"/>
    <w:rsid w:val="00DE547E"/>
    <w:rsid w:val="00DE5523"/>
    <w:rsid w:val="00DE56B7"/>
    <w:rsid w:val="00DE5728"/>
    <w:rsid w:val="00DE5788"/>
    <w:rsid w:val="00DE582C"/>
    <w:rsid w:val="00DE5924"/>
    <w:rsid w:val="00DE6259"/>
    <w:rsid w:val="00DE696E"/>
    <w:rsid w:val="00DE6FF2"/>
    <w:rsid w:val="00DE788D"/>
    <w:rsid w:val="00DE78E6"/>
    <w:rsid w:val="00DE7BFC"/>
    <w:rsid w:val="00DE7CCB"/>
    <w:rsid w:val="00DE7D94"/>
    <w:rsid w:val="00DE7E20"/>
    <w:rsid w:val="00DE7E57"/>
    <w:rsid w:val="00DF0278"/>
    <w:rsid w:val="00DF0C3C"/>
    <w:rsid w:val="00DF0E4E"/>
    <w:rsid w:val="00DF1013"/>
    <w:rsid w:val="00DF17D6"/>
    <w:rsid w:val="00DF1DD2"/>
    <w:rsid w:val="00DF203E"/>
    <w:rsid w:val="00DF21A3"/>
    <w:rsid w:val="00DF21D3"/>
    <w:rsid w:val="00DF2572"/>
    <w:rsid w:val="00DF2F9A"/>
    <w:rsid w:val="00DF328B"/>
    <w:rsid w:val="00DF378B"/>
    <w:rsid w:val="00DF39E5"/>
    <w:rsid w:val="00DF3BB4"/>
    <w:rsid w:val="00DF415F"/>
    <w:rsid w:val="00DF42CA"/>
    <w:rsid w:val="00DF5516"/>
    <w:rsid w:val="00DF59A6"/>
    <w:rsid w:val="00DF5E97"/>
    <w:rsid w:val="00DF5E99"/>
    <w:rsid w:val="00DF5FC0"/>
    <w:rsid w:val="00DF5FFF"/>
    <w:rsid w:val="00DF628A"/>
    <w:rsid w:val="00DF655F"/>
    <w:rsid w:val="00DF6AF0"/>
    <w:rsid w:val="00DF6D2E"/>
    <w:rsid w:val="00DF6FE4"/>
    <w:rsid w:val="00DF70DE"/>
    <w:rsid w:val="00DF714C"/>
    <w:rsid w:val="00DF7198"/>
    <w:rsid w:val="00DF74E4"/>
    <w:rsid w:val="00DF7B02"/>
    <w:rsid w:val="00DF7F1A"/>
    <w:rsid w:val="00DF7F3C"/>
    <w:rsid w:val="00E00013"/>
    <w:rsid w:val="00E003D7"/>
    <w:rsid w:val="00E00AA1"/>
    <w:rsid w:val="00E00F03"/>
    <w:rsid w:val="00E01585"/>
    <w:rsid w:val="00E023BD"/>
    <w:rsid w:val="00E025D9"/>
    <w:rsid w:val="00E02C17"/>
    <w:rsid w:val="00E02E71"/>
    <w:rsid w:val="00E02FE3"/>
    <w:rsid w:val="00E0340C"/>
    <w:rsid w:val="00E039F2"/>
    <w:rsid w:val="00E0425C"/>
    <w:rsid w:val="00E044B4"/>
    <w:rsid w:val="00E0498A"/>
    <w:rsid w:val="00E049D2"/>
    <w:rsid w:val="00E04A71"/>
    <w:rsid w:val="00E04E2C"/>
    <w:rsid w:val="00E05AA9"/>
    <w:rsid w:val="00E05DC1"/>
    <w:rsid w:val="00E05E42"/>
    <w:rsid w:val="00E06057"/>
    <w:rsid w:val="00E0609F"/>
    <w:rsid w:val="00E062E4"/>
    <w:rsid w:val="00E06385"/>
    <w:rsid w:val="00E06AFC"/>
    <w:rsid w:val="00E06D3B"/>
    <w:rsid w:val="00E06EEB"/>
    <w:rsid w:val="00E07113"/>
    <w:rsid w:val="00E100E0"/>
    <w:rsid w:val="00E10210"/>
    <w:rsid w:val="00E112FA"/>
    <w:rsid w:val="00E11579"/>
    <w:rsid w:val="00E11AEF"/>
    <w:rsid w:val="00E11B9E"/>
    <w:rsid w:val="00E11D41"/>
    <w:rsid w:val="00E11DEE"/>
    <w:rsid w:val="00E11EA2"/>
    <w:rsid w:val="00E12127"/>
    <w:rsid w:val="00E1217F"/>
    <w:rsid w:val="00E124AA"/>
    <w:rsid w:val="00E12B9C"/>
    <w:rsid w:val="00E13315"/>
    <w:rsid w:val="00E135EE"/>
    <w:rsid w:val="00E13716"/>
    <w:rsid w:val="00E13A68"/>
    <w:rsid w:val="00E13C0E"/>
    <w:rsid w:val="00E13D21"/>
    <w:rsid w:val="00E13EAB"/>
    <w:rsid w:val="00E1434A"/>
    <w:rsid w:val="00E14497"/>
    <w:rsid w:val="00E14725"/>
    <w:rsid w:val="00E1498F"/>
    <w:rsid w:val="00E14BBA"/>
    <w:rsid w:val="00E14D12"/>
    <w:rsid w:val="00E14FE4"/>
    <w:rsid w:val="00E15813"/>
    <w:rsid w:val="00E15C7E"/>
    <w:rsid w:val="00E15E2C"/>
    <w:rsid w:val="00E16369"/>
    <w:rsid w:val="00E166C3"/>
    <w:rsid w:val="00E16EFD"/>
    <w:rsid w:val="00E174DA"/>
    <w:rsid w:val="00E2000E"/>
    <w:rsid w:val="00E207B0"/>
    <w:rsid w:val="00E20883"/>
    <w:rsid w:val="00E209AC"/>
    <w:rsid w:val="00E20B19"/>
    <w:rsid w:val="00E20DCA"/>
    <w:rsid w:val="00E20E26"/>
    <w:rsid w:val="00E21C05"/>
    <w:rsid w:val="00E21C1B"/>
    <w:rsid w:val="00E21F59"/>
    <w:rsid w:val="00E21F92"/>
    <w:rsid w:val="00E22359"/>
    <w:rsid w:val="00E233DF"/>
    <w:rsid w:val="00E2368C"/>
    <w:rsid w:val="00E23AE0"/>
    <w:rsid w:val="00E23CCC"/>
    <w:rsid w:val="00E23D43"/>
    <w:rsid w:val="00E2436F"/>
    <w:rsid w:val="00E248B3"/>
    <w:rsid w:val="00E24F21"/>
    <w:rsid w:val="00E25643"/>
    <w:rsid w:val="00E25DEE"/>
    <w:rsid w:val="00E26118"/>
    <w:rsid w:val="00E263D7"/>
    <w:rsid w:val="00E26851"/>
    <w:rsid w:val="00E26985"/>
    <w:rsid w:val="00E27730"/>
    <w:rsid w:val="00E27FCA"/>
    <w:rsid w:val="00E3010D"/>
    <w:rsid w:val="00E30545"/>
    <w:rsid w:val="00E305AC"/>
    <w:rsid w:val="00E307F7"/>
    <w:rsid w:val="00E30913"/>
    <w:rsid w:val="00E311D2"/>
    <w:rsid w:val="00E31379"/>
    <w:rsid w:val="00E317E2"/>
    <w:rsid w:val="00E319B3"/>
    <w:rsid w:val="00E31D2E"/>
    <w:rsid w:val="00E32BBE"/>
    <w:rsid w:val="00E335B6"/>
    <w:rsid w:val="00E3367A"/>
    <w:rsid w:val="00E338A4"/>
    <w:rsid w:val="00E34498"/>
    <w:rsid w:val="00E34C6B"/>
    <w:rsid w:val="00E34C8C"/>
    <w:rsid w:val="00E34F71"/>
    <w:rsid w:val="00E352E7"/>
    <w:rsid w:val="00E35362"/>
    <w:rsid w:val="00E35413"/>
    <w:rsid w:val="00E354F8"/>
    <w:rsid w:val="00E35622"/>
    <w:rsid w:val="00E3573E"/>
    <w:rsid w:val="00E35780"/>
    <w:rsid w:val="00E35D47"/>
    <w:rsid w:val="00E3609F"/>
    <w:rsid w:val="00E36169"/>
    <w:rsid w:val="00E36300"/>
    <w:rsid w:val="00E3651A"/>
    <w:rsid w:val="00E365F4"/>
    <w:rsid w:val="00E368BC"/>
    <w:rsid w:val="00E36EA1"/>
    <w:rsid w:val="00E377EE"/>
    <w:rsid w:val="00E377F2"/>
    <w:rsid w:val="00E37BCA"/>
    <w:rsid w:val="00E40680"/>
    <w:rsid w:val="00E40C7F"/>
    <w:rsid w:val="00E40D70"/>
    <w:rsid w:val="00E40EE0"/>
    <w:rsid w:val="00E40F9C"/>
    <w:rsid w:val="00E41F90"/>
    <w:rsid w:val="00E42159"/>
    <w:rsid w:val="00E421AF"/>
    <w:rsid w:val="00E42200"/>
    <w:rsid w:val="00E423CF"/>
    <w:rsid w:val="00E42BAC"/>
    <w:rsid w:val="00E42D89"/>
    <w:rsid w:val="00E42FBA"/>
    <w:rsid w:val="00E430FF"/>
    <w:rsid w:val="00E43492"/>
    <w:rsid w:val="00E43856"/>
    <w:rsid w:val="00E43968"/>
    <w:rsid w:val="00E44149"/>
    <w:rsid w:val="00E4418B"/>
    <w:rsid w:val="00E444BC"/>
    <w:rsid w:val="00E446A7"/>
    <w:rsid w:val="00E44CC8"/>
    <w:rsid w:val="00E45024"/>
    <w:rsid w:val="00E450BF"/>
    <w:rsid w:val="00E4523B"/>
    <w:rsid w:val="00E459A4"/>
    <w:rsid w:val="00E46353"/>
    <w:rsid w:val="00E46B33"/>
    <w:rsid w:val="00E46B87"/>
    <w:rsid w:val="00E46C1A"/>
    <w:rsid w:val="00E4726B"/>
    <w:rsid w:val="00E4739D"/>
    <w:rsid w:val="00E4791B"/>
    <w:rsid w:val="00E47DFD"/>
    <w:rsid w:val="00E47E91"/>
    <w:rsid w:val="00E500A3"/>
    <w:rsid w:val="00E50170"/>
    <w:rsid w:val="00E5027C"/>
    <w:rsid w:val="00E50AF0"/>
    <w:rsid w:val="00E510DC"/>
    <w:rsid w:val="00E51954"/>
    <w:rsid w:val="00E51AC7"/>
    <w:rsid w:val="00E51DB7"/>
    <w:rsid w:val="00E52581"/>
    <w:rsid w:val="00E52828"/>
    <w:rsid w:val="00E53220"/>
    <w:rsid w:val="00E53575"/>
    <w:rsid w:val="00E53719"/>
    <w:rsid w:val="00E538E7"/>
    <w:rsid w:val="00E53B95"/>
    <w:rsid w:val="00E541B3"/>
    <w:rsid w:val="00E541E0"/>
    <w:rsid w:val="00E546E9"/>
    <w:rsid w:val="00E5479C"/>
    <w:rsid w:val="00E54967"/>
    <w:rsid w:val="00E54B55"/>
    <w:rsid w:val="00E55536"/>
    <w:rsid w:val="00E55841"/>
    <w:rsid w:val="00E55C09"/>
    <w:rsid w:val="00E56136"/>
    <w:rsid w:val="00E5631B"/>
    <w:rsid w:val="00E5640D"/>
    <w:rsid w:val="00E565B1"/>
    <w:rsid w:val="00E56754"/>
    <w:rsid w:val="00E56C85"/>
    <w:rsid w:val="00E56EE0"/>
    <w:rsid w:val="00E56F87"/>
    <w:rsid w:val="00E579A0"/>
    <w:rsid w:val="00E57D38"/>
    <w:rsid w:val="00E6008F"/>
    <w:rsid w:val="00E6023B"/>
    <w:rsid w:val="00E60398"/>
    <w:rsid w:val="00E603C5"/>
    <w:rsid w:val="00E60BB0"/>
    <w:rsid w:val="00E60FF3"/>
    <w:rsid w:val="00E61BA4"/>
    <w:rsid w:val="00E61BCB"/>
    <w:rsid w:val="00E61F77"/>
    <w:rsid w:val="00E62721"/>
    <w:rsid w:val="00E62722"/>
    <w:rsid w:val="00E6309D"/>
    <w:rsid w:val="00E633CB"/>
    <w:rsid w:val="00E63686"/>
    <w:rsid w:val="00E637E0"/>
    <w:rsid w:val="00E63EC6"/>
    <w:rsid w:val="00E646E4"/>
    <w:rsid w:val="00E6515C"/>
    <w:rsid w:val="00E65478"/>
    <w:rsid w:val="00E6618B"/>
    <w:rsid w:val="00E66A9F"/>
    <w:rsid w:val="00E67837"/>
    <w:rsid w:val="00E67AFC"/>
    <w:rsid w:val="00E7043A"/>
    <w:rsid w:val="00E7047B"/>
    <w:rsid w:val="00E70560"/>
    <w:rsid w:val="00E70813"/>
    <w:rsid w:val="00E7090B"/>
    <w:rsid w:val="00E710D8"/>
    <w:rsid w:val="00E71C4D"/>
    <w:rsid w:val="00E71DD4"/>
    <w:rsid w:val="00E71ECC"/>
    <w:rsid w:val="00E72DB5"/>
    <w:rsid w:val="00E73018"/>
    <w:rsid w:val="00E734AD"/>
    <w:rsid w:val="00E734B6"/>
    <w:rsid w:val="00E73780"/>
    <w:rsid w:val="00E738C1"/>
    <w:rsid w:val="00E74051"/>
    <w:rsid w:val="00E75064"/>
    <w:rsid w:val="00E75208"/>
    <w:rsid w:val="00E7565D"/>
    <w:rsid w:val="00E75773"/>
    <w:rsid w:val="00E7577A"/>
    <w:rsid w:val="00E75859"/>
    <w:rsid w:val="00E759C2"/>
    <w:rsid w:val="00E762A1"/>
    <w:rsid w:val="00E764D5"/>
    <w:rsid w:val="00E76D4A"/>
    <w:rsid w:val="00E77546"/>
    <w:rsid w:val="00E77840"/>
    <w:rsid w:val="00E77B2D"/>
    <w:rsid w:val="00E77C40"/>
    <w:rsid w:val="00E8066D"/>
    <w:rsid w:val="00E8085F"/>
    <w:rsid w:val="00E80DFA"/>
    <w:rsid w:val="00E81284"/>
    <w:rsid w:val="00E82D6D"/>
    <w:rsid w:val="00E82D89"/>
    <w:rsid w:val="00E82D8F"/>
    <w:rsid w:val="00E82DA8"/>
    <w:rsid w:val="00E82E06"/>
    <w:rsid w:val="00E82E6E"/>
    <w:rsid w:val="00E836AA"/>
    <w:rsid w:val="00E83DF7"/>
    <w:rsid w:val="00E84C35"/>
    <w:rsid w:val="00E84C64"/>
    <w:rsid w:val="00E84DCE"/>
    <w:rsid w:val="00E8511C"/>
    <w:rsid w:val="00E854F5"/>
    <w:rsid w:val="00E8595F"/>
    <w:rsid w:val="00E8599B"/>
    <w:rsid w:val="00E85D7B"/>
    <w:rsid w:val="00E85E68"/>
    <w:rsid w:val="00E86093"/>
    <w:rsid w:val="00E86245"/>
    <w:rsid w:val="00E866D4"/>
    <w:rsid w:val="00E8687E"/>
    <w:rsid w:val="00E86961"/>
    <w:rsid w:val="00E86DA1"/>
    <w:rsid w:val="00E87129"/>
    <w:rsid w:val="00E874B7"/>
    <w:rsid w:val="00E8757D"/>
    <w:rsid w:val="00E876F7"/>
    <w:rsid w:val="00E87D06"/>
    <w:rsid w:val="00E87EFC"/>
    <w:rsid w:val="00E9033C"/>
    <w:rsid w:val="00E90579"/>
    <w:rsid w:val="00E910DB"/>
    <w:rsid w:val="00E91A07"/>
    <w:rsid w:val="00E91ADC"/>
    <w:rsid w:val="00E91D7D"/>
    <w:rsid w:val="00E91F35"/>
    <w:rsid w:val="00E9230E"/>
    <w:rsid w:val="00E925AB"/>
    <w:rsid w:val="00E92E16"/>
    <w:rsid w:val="00E93163"/>
    <w:rsid w:val="00E9321E"/>
    <w:rsid w:val="00E93430"/>
    <w:rsid w:val="00E93476"/>
    <w:rsid w:val="00E93506"/>
    <w:rsid w:val="00E9377F"/>
    <w:rsid w:val="00E94C5A"/>
    <w:rsid w:val="00E94D5C"/>
    <w:rsid w:val="00E9539D"/>
    <w:rsid w:val="00E95777"/>
    <w:rsid w:val="00E958FC"/>
    <w:rsid w:val="00E95B6D"/>
    <w:rsid w:val="00E95E00"/>
    <w:rsid w:val="00E95F36"/>
    <w:rsid w:val="00E964DC"/>
    <w:rsid w:val="00E96915"/>
    <w:rsid w:val="00E96BC6"/>
    <w:rsid w:val="00E976F9"/>
    <w:rsid w:val="00E97838"/>
    <w:rsid w:val="00EA0BB6"/>
    <w:rsid w:val="00EA0F6C"/>
    <w:rsid w:val="00EA186C"/>
    <w:rsid w:val="00EA2192"/>
    <w:rsid w:val="00EA2577"/>
    <w:rsid w:val="00EA2713"/>
    <w:rsid w:val="00EA2E27"/>
    <w:rsid w:val="00EA3150"/>
    <w:rsid w:val="00EA31DD"/>
    <w:rsid w:val="00EA320C"/>
    <w:rsid w:val="00EA33EC"/>
    <w:rsid w:val="00EA3599"/>
    <w:rsid w:val="00EA35BD"/>
    <w:rsid w:val="00EA3682"/>
    <w:rsid w:val="00EA36DA"/>
    <w:rsid w:val="00EA386A"/>
    <w:rsid w:val="00EA3962"/>
    <w:rsid w:val="00EA3AF4"/>
    <w:rsid w:val="00EA4031"/>
    <w:rsid w:val="00EA4441"/>
    <w:rsid w:val="00EA444F"/>
    <w:rsid w:val="00EA4677"/>
    <w:rsid w:val="00EA4EB2"/>
    <w:rsid w:val="00EA50BE"/>
    <w:rsid w:val="00EA57BC"/>
    <w:rsid w:val="00EA5E1F"/>
    <w:rsid w:val="00EA5F00"/>
    <w:rsid w:val="00EA601D"/>
    <w:rsid w:val="00EA61D3"/>
    <w:rsid w:val="00EA63E6"/>
    <w:rsid w:val="00EA64C4"/>
    <w:rsid w:val="00EA78FA"/>
    <w:rsid w:val="00EA7BC4"/>
    <w:rsid w:val="00EA7F0A"/>
    <w:rsid w:val="00EA7FD9"/>
    <w:rsid w:val="00EB0115"/>
    <w:rsid w:val="00EB0B68"/>
    <w:rsid w:val="00EB0C88"/>
    <w:rsid w:val="00EB0E1E"/>
    <w:rsid w:val="00EB126A"/>
    <w:rsid w:val="00EB132D"/>
    <w:rsid w:val="00EB16DA"/>
    <w:rsid w:val="00EB178D"/>
    <w:rsid w:val="00EB1794"/>
    <w:rsid w:val="00EB2300"/>
    <w:rsid w:val="00EB2544"/>
    <w:rsid w:val="00EB2F24"/>
    <w:rsid w:val="00EB2FB0"/>
    <w:rsid w:val="00EB3B3B"/>
    <w:rsid w:val="00EB3B64"/>
    <w:rsid w:val="00EB3C68"/>
    <w:rsid w:val="00EB44DF"/>
    <w:rsid w:val="00EB48F5"/>
    <w:rsid w:val="00EB5288"/>
    <w:rsid w:val="00EB55AD"/>
    <w:rsid w:val="00EB5932"/>
    <w:rsid w:val="00EB5E0B"/>
    <w:rsid w:val="00EB5FDD"/>
    <w:rsid w:val="00EB62AD"/>
    <w:rsid w:val="00EB65A4"/>
    <w:rsid w:val="00EB65E3"/>
    <w:rsid w:val="00EB6666"/>
    <w:rsid w:val="00EB6C53"/>
    <w:rsid w:val="00EB7590"/>
    <w:rsid w:val="00EB7C0E"/>
    <w:rsid w:val="00EB7D42"/>
    <w:rsid w:val="00EB7DCB"/>
    <w:rsid w:val="00EB7E7A"/>
    <w:rsid w:val="00EC0306"/>
    <w:rsid w:val="00EC0665"/>
    <w:rsid w:val="00EC081E"/>
    <w:rsid w:val="00EC0887"/>
    <w:rsid w:val="00EC0A9B"/>
    <w:rsid w:val="00EC156A"/>
    <w:rsid w:val="00EC185F"/>
    <w:rsid w:val="00EC193F"/>
    <w:rsid w:val="00EC1D5A"/>
    <w:rsid w:val="00EC1D79"/>
    <w:rsid w:val="00EC1FA3"/>
    <w:rsid w:val="00EC2A4E"/>
    <w:rsid w:val="00EC2E71"/>
    <w:rsid w:val="00EC333D"/>
    <w:rsid w:val="00EC3497"/>
    <w:rsid w:val="00EC47D1"/>
    <w:rsid w:val="00EC5261"/>
    <w:rsid w:val="00EC598E"/>
    <w:rsid w:val="00EC5D59"/>
    <w:rsid w:val="00EC64D0"/>
    <w:rsid w:val="00EC6FCF"/>
    <w:rsid w:val="00EC7214"/>
    <w:rsid w:val="00EC7853"/>
    <w:rsid w:val="00EC78F9"/>
    <w:rsid w:val="00EC7CC2"/>
    <w:rsid w:val="00EC7D49"/>
    <w:rsid w:val="00ED0087"/>
    <w:rsid w:val="00ED0108"/>
    <w:rsid w:val="00ED0570"/>
    <w:rsid w:val="00ED1089"/>
    <w:rsid w:val="00ED1118"/>
    <w:rsid w:val="00ED2574"/>
    <w:rsid w:val="00ED26D4"/>
    <w:rsid w:val="00ED2711"/>
    <w:rsid w:val="00ED2735"/>
    <w:rsid w:val="00ED4499"/>
    <w:rsid w:val="00ED456A"/>
    <w:rsid w:val="00ED480F"/>
    <w:rsid w:val="00ED5F43"/>
    <w:rsid w:val="00ED621A"/>
    <w:rsid w:val="00ED6677"/>
    <w:rsid w:val="00ED6683"/>
    <w:rsid w:val="00ED692B"/>
    <w:rsid w:val="00ED6D0E"/>
    <w:rsid w:val="00ED6FAA"/>
    <w:rsid w:val="00ED6FFC"/>
    <w:rsid w:val="00ED7141"/>
    <w:rsid w:val="00ED7269"/>
    <w:rsid w:val="00ED7AB5"/>
    <w:rsid w:val="00EE0921"/>
    <w:rsid w:val="00EE0F9F"/>
    <w:rsid w:val="00EE14AD"/>
    <w:rsid w:val="00EE158C"/>
    <w:rsid w:val="00EE1631"/>
    <w:rsid w:val="00EE1683"/>
    <w:rsid w:val="00EE1A39"/>
    <w:rsid w:val="00EE1D83"/>
    <w:rsid w:val="00EE1E0E"/>
    <w:rsid w:val="00EE1EB0"/>
    <w:rsid w:val="00EE1F3A"/>
    <w:rsid w:val="00EE2352"/>
    <w:rsid w:val="00EE267C"/>
    <w:rsid w:val="00EE2917"/>
    <w:rsid w:val="00EE2964"/>
    <w:rsid w:val="00EE32BE"/>
    <w:rsid w:val="00EE380A"/>
    <w:rsid w:val="00EE4797"/>
    <w:rsid w:val="00EE5134"/>
    <w:rsid w:val="00EE5382"/>
    <w:rsid w:val="00EE56F2"/>
    <w:rsid w:val="00EE5CAF"/>
    <w:rsid w:val="00EE6070"/>
    <w:rsid w:val="00EE615E"/>
    <w:rsid w:val="00EE6EA5"/>
    <w:rsid w:val="00EE6F32"/>
    <w:rsid w:val="00EE7A49"/>
    <w:rsid w:val="00EE7AFE"/>
    <w:rsid w:val="00EE7F00"/>
    <w:rsid w:val="00EF0D39"/>
    <w:rsid w:val="00EF133A"/>
    <w:rsid w:val="00EF1D79"/>
    <w:rsid w:val="00EF1E76"/>
    <w:rsid w:val="00EF226A"/>
    <w:rsid w:val="00EF2601"/>
    <w:rsid w:val="00EF2608"/>
    <w:rsid w:val="00EF27EE"/>
    <w:rsid w:val="00EF29FA"/>
    <w:rsid w:val="00EF35EF"/>
    <w:rsid w:val="00EF3E9D"/>
    <w:rsid w:val="00EF405D"/>
    <w:rsid w:val="00EF4387"/>
    <w:rsid w:val="00EF4865"/>
    <w:rsid w:val="00EF533F"/>
    <w:rsid w:val="00EF5520"/>
    <w:rsid w:val="00EF55F2"/>
    <w:rsid w:val="00EF5ACB"/>
    <w:rsid w:val="00EF5CB7"/>
    <w:rsid w:val="00EF6728"/>
    <w:rsid w:val="00EF6A90"/>
    <w:rsid w:val="00EF6C73"/>
    <w:rsid w:val="00EF6EC8"/>
    <w:rsid w:val="00EF71C3"/>
    <w:rsid w:val="00EF77AF"/>
    <w:rsid w:val="00EF7FE0"/>
    <w:rsid w:val="00F00841"/>
    <w:rsid w:val="00F009AE"/>
    <w:rsid w:val="00F01379"/>
    <w:rsid w:val="00F01633"/>
    <w:rsid w:val="00F017A5"/>
    <w:rsid w:val="00F01CE8"/>
    <w:rsid w:val="00F01D29"/>
    <w:rsid w:val="00F022CB"/>
    <w:rsid w:val="00F02575"/>
    <w:rsid w:val="00F02CED"/>
    <w:rsid w:val="00F02E3D"/>
    <w:rsid w:val="00F03461"/>
    <w:rsid w:val="00F038CA"/>
    <w:rsid w:val="00F0419F"/>
    <w:rsid w:val="00F041C3"/>
    <w:rsid w:val="00F04257"/>
    <w:rsid w:val="00F04DEF"/>
    <w:rsid w:val="00F05143"/>
    <w:rsid w:val="00F0521E"/>
    <w:rsid w:val="00F05441"/>
    <w:rsid w:val="00F05872"/>
    <w:rsid w:val="00F06085"/>
    <w:rsid w:val="00F06784"/>
    <w:rsid w:val="00F06A11"/>
    <w:rsid w:val="00F06A4F"/>
    <w:rsid w:val="00F06CCB"/>
    <w:rsid w:val="00F06CD9"/>
    <w:rsid w:val="00F06D69"/>
    <w:rsid w:val="00F06E86"/>
    <w:rsid w:val="00F071B3"/>
    <w:rsid w:val="00F077D1"/>
    <w:rsid w:val="00F078A0"/>
    <w:rsid w:val="00F07AD6"/>
    <w:rsid w:val="00F07D33"/>
    <w:rsid w:val="00F07E45"/>
    <w:rsid w:val="00F1089F"/>
    <w:rsid w:val="00F10906"/>
    <w:rsid w:val="00F1148E"/>
    <w:rsid w:val="00F11A8B"/>
    <w:rsid w:val="00F12109"/>
    <w:rsid w:val="00F121E6"/>
    <w:rsid w:val="00F1240F"/>
    <w:rsid w:val="00F12BCE"/>
    <w:rsid w:val="00F12C6B"/>
    <w:rsid w:val="00F12D93"/>
    <w:rsid w:val="00F13097"/>
    <w:rsid w:val="00F138E8"/>
    <w:rsid w:val="00F13D78"/>
    <w:rsid w:val="00F1439D"/>
    <w:rsid w:val="00F145D4"/>
    <w:rsid w:val="00F14DF9"/>
    <w:rsid w:val="00F15013"/>
    <w:rsid w:val="00F1501B"/>
    <w:rsid w:val="00F1508C"/>
    <w:rsid w:val="00F1541E"/>
    <w:rsid w:val="00F160E9"/>
    <w:rsid w:val="00F1637F"/>
    <w:rsid w:val="00F165D9"/>
    <w:rsid w:val="00F16630"/>
    <w:rsid w:val="00F16BEB"/>
    <w:rsid w:val="00F16D06"/>
    <w:rsid w:val="00F17261"/>
    <w:rsid w:val="00F17BFE"/>
    <w:rsid w:val="00F206F5"/>
    <w:rsid w:val="00F20D4B"/>
    <w:rsid w:val="00F213CC"/>
    <w:rsid w:val="00F2199A"/>
    <w:rsid w:val="00F21D0C"/>
    <w:rsid w:val="00F2264B"/>
    <w:rsid w:val="00F22AE5"/>
    <w:rsid w:val="00F22B74"/>
    <w:rsid w:val="00F22D9E"/>
    <w:rsid w:val="00F23201"/>
    <w:rsid w:val="00F235C1"/>
    <w:rsid w:val="00F2363B"/>
    <w:rsid w:val="00F23A8F"/>
    <w:rsid w:val="00F23B65"/>
    <w:rsid w:val="00F24383"/>
    <w:rsid w:val="00F250ED"/>
    <w:rsid w:val="00F252FE"/>
    <w:rsid w:val="00F255E3"/>
    <w:rsid w:val="00F25CC9"/>
    <w:rsid w:val="00F25D23"/>
    <w:rsid w:val="00F2663A"/>
    <w:rsid w:val="00F26A0F"/>
    <w:rsid w:val="00F27343"/>
    <w:rsid w:val="00F30891"/>
    <w:rsid w:val="00F30977"/>
    <w:rsid w:val="00F30B9C"/>
    <w:rsid w:val="00F30ED7"/>
    <w:rsid w:val="00F31294"/>
    <w:rsid w:val="00F312C7"/>
    <w:rsid w:val="00F3177F"/>
    <w:rsid w:val="00F31B29"/>
    <w:rsid w:val="00F31FEA"/>
    <w:rsid w:val="00F328DF"/>
    <w:rsid w:val="00F32988"/>
    <w:rsid w:val="00F32BFF"/>
    <w:rsid w:val="00F330CA"/>
    <w:rsid w:val="00F33910"/>
    <w:rsid w:val="00F33AE3"/>
    <w:rsid w:val="00F33B9E"/>
    <w:rsid w:val="00F33DF3"/>
    <w:rsid w:val="00F34045"/>
    <w:rsid w:val="00F34418"/>
    <w:rsid w:val="00F34FF8"/>
    <w:rsid w:val="00F35465"/>
    <w:rsid w:val="00F356E9"/>
    <w:rsid w:val="00F35CDC"/>
    <w:rsid w:val="00F35D8A"/>
    <w:rsid w:val="00F35FB1"/>
    <w:rsid w:val="00F3607A"/>
    <w:rsid w:val="00F36119"/>
    <w:rsid w:val="00F366C9"/>
    <w:rsid w:val="00F36B5B"/>
    <w:rsid w:val="00F37413"/>
    <w:rsid w:val="00F37491"/>
    <w:rsid w:val="00F37794"/>
    <w:rsid w:val="00F37DF1"/>
    <w:rsid w:val="00F37F00"/>
    <w:rsid w:val="00F40312"/>
    <w:rsid w:val="00F407C7"/>
    <w:rsid w:val="00F40F7A"/>
    <w:rsid w:val="00F4102E"/>
    <w:rsid w:val="00F41364"/>
    <w:rsid w:val="00F413DA"/>
    <w:rsid w:val="00F417F1"/>
    <w:rsid w:val="00F41AF6"/>
    <w:rsid w:val="00F41D04"/>
    <w:rsid w:val="00F41D06"/>
    <w:rsid w:val="00F41D34"/>
    <w:rsid w:val="00F42347"/>
    <w:rsid w:val="00F4245D"/>
    <w:rsid w:val="00F42610"/>
    <w:rsid w:val="00F4263D"/>
    <w:rsid w:val="00F43D00"/>
    <w:rsid w:val="00F43FA8"/>
    <w:rsid w:val="00F4418A"/>
    <w:rsid w:val="00F44211"/>
    <w:rsid w:val="00F447AB"/>
    <w:rsid w:val="00F4494A"/>
    <w:rsid w:val="00F450EF"/>
    <w:rsid w:val="00F45BDD"/>
    <w:rsid w:val="00F4600A"/>
    <w:rsid w:val="00F465B4"/>
    <w:rsid w:val="00F46893"/>
    <w:rsid w:val="00F469BA"/>
    <w:rsid w:val="00F469E4"/>
    <w:rsid w:val="00F47085"/>
    <w:rsid w:val="00F47523"/>
    <w:rsid w:val="00F47870"/>
    <w:rsid w:val="00F50CEA"/>
    <w:rsid w:val="00F50E58"/>
    <w:rsid w:val="00F50EF0"/>
    <w:rsid w:val="00F50F3D"/>
    <w:rsid w:val="00F51D44"/>
    <w:rsid w:val="00F52037"/>
    <w:rsid w:val="00F52AED"/>
    <w:rsid w:val="00F52B0E"/>
    <w:rsid w:val="00F52D8C"/>
    <w:rsid w:val="00F53979"/>
    <w:rsid w:val="00F5398E"/>
    <w:rsid w:val="00F54685"/>
    <w:rsid w:val="00F54BDD"/>
    <w:rsid w:val="00F54E75"/>
    <w:rsid w:val="00F54F36"/>
    <w:rsid w:val="00F5552B"/>
    <w:rsid w:val="00F558FE"/>
    <w:rsid w:val="00F55CDE"/>
    <w:rsid w:val="00F55D51"/>
    <w:rsid w:val="00F55D83"/>
    <w:rsid w:val="00F560E6"/>
    <w:rsid w:val="00F562EA"/>
    <w:rsid w:val="00F56EBF"/>
    <w:rsid w:val="00F57AA8"/>
    <w:rsid w:val="00F57D35"/>
    <w:rsid w:val="00F57DEC"/>
    <w:rsid w:val="00F60258"/>
    <w:rsid w:val="00F602F8"/>
    <w:rsid w:val="00F603A4"/>
    <w:rsid w:val="00F603D5"/>
    <w:rsid w:val="00F60D81"/>
    <w:rsid w:val="00F61339"/>
    <w:rsid w:val="00F614F6"/>
    <w:rsid w:val="00F61903"/>
    <w:rsid w:val="00F61977"/>
    <w:rsid w:val="00F61DED"/>
    <w:rsid w:val="00F6333A"/>
    <w:rsid w:val="00F634ED"/>
    <w:rsid w:val="00F635E7"/>
    <w:rsid w:val="00F6384C"/>
    <w:rsid w:val="00F63877"/>
    <w:rsid w:val="00F63AF2"/>
    <w:rsid w:val="00F63FD5"/>
    <w:rsid w:val="00F64253"/>
    <w:rsid w:val="00F644C6"/>
    <w:rsid w:val="00F64D9E"/>
    <w:rsid w:val="00F651EB"/>
    <w:rsid w:val="00F6521A"/>
    <w:rsid w:val="00F652AD"/>
    <w:rsid w:val="00F65435"/>
    <w:rsid w:val="00F65531"/>
    <w:rsid w:val="00F65744"/>
    <w:rsid w:val="00F66214"/>
    <w:rsid w:val="00F6663A"/>
    <w:rsid w:val="00F66812"/>
    <w:rsid w:val="00F6687D"/>
    <w:rsid w:val="00F66933"/>
    <w:rsid w:val="00F66F7D"/>
    <w:rsid w:val="00F66F90"/>
    <w:rsid w:val="00F66FCC"/>
    <w:rsid w:val="00F676E4"/>
    <w:rsid w:val="00F67C41"/>
    <w:rsid w:val="00F702A8"/>
    <w:rsid w:val="00F70536"/>
    <w:rsid w:val="00F715B9"/>
    <w:rsid w:val="00F719DB"/>
    <w:rsid w:val="00F71AC6"/>
    <w:rsid w:val="00F722F2"/>
    <w:rsid w:val="00F72953"/>
    <w:rsid w:val="00F72A22"/>
    <w:rsid w:val="00F72BA7"/>
    <w:rsid w:val="00F72CDB"/>
    <w:rsid w:val="00F730EE"/>
    <w:rsid w:val="00F733F2"/>
    <w:rsid w:val="00F73729"/>
    <w:rsid w:val="00F737C0"/>
    <w:rsid w:val="00F742B4"/>
    <w:rsid w:val="00F748C5"/>
    <w:rsid w:val="00F7518C"/>
    <w:rsid w:val="00F75290"/>
    <w:rsid w:val="00F7538B"/>
    <w:rsid w:val="00F7559A"/>
    <w:rsid w:val="00F756FA"/>
    <w:rsid w:val="00F7594C"/>
    <w:rsid w:val="00F75B0A"/>
    <w:rsid w:val="00F75B76"/>
    <w:rsid w:val="00F75D50"/>
    <w:rsid w:val="00F76656"/>
    <w:rsid w:val="00F773D7"/>
    <w:rsid w:val="00F7779F"/>
    <w:rsid w:val="00F777D8"/>
    <w:rsid w:val="00F77CC1"/>
    <w:rsid w:val="00F77EC9"/>
    <w:rsid w:val="00F80137"/>
    <w:rsid w:val="00F81083"/>
    <w:rsid w:val="00F8112A"/>
    <w:rsid w:val="00F813C3"/>
    <w:rsid w:val="00F81457"/>
    <w:rsid w:val="00F81BCB"/>
    <w:rsid w:val="00F82099"/>
    <w:rsid w:val="00F82E01"/>
    <w:rsid w:val="00F830BE"/>
    <w:rsid w:val="00F831D9"/>
    <w:rsid w:val="00F847BC"/>
    <w:rsid w:val="00F84D2C"/>
    <w:rsid w:val="00F852D9"/>
    <w:rsid w:val="00F852E5"/>
    <w:rsid w:val="00F855E3"/>
    <w:rsid w:val="00F85F50"/>
    <w:rsid w:val="00F860DC"/>
    <w:rsid w:val="00F86169"/>
    <w:rsid w:val="00F86358"/>
    <w:rsid w:val="00F86815"/>
    <w:rsid w:val="00F86A8B"/>
    <w:rsid w:val="00F86C66"/>
    <w:rsid w:val="00F870B9"/>
    <w:rsid w:val="00F87716"/>
    <w:rsid w:val="00F877C4"/>
    <w:rsid w:val="00F87A5E"/>
    <w:rsid w:val="00F87B1E"/>
    <w:rsid w:val="00F90106"/>
    <w:rsid w:val="00F90A2A"/>
    <w:rsid w:val="00F91082"/>
    <w:rsid w:val="00F9136E"/>
    <w:rsid w:val="00F91548"/>
    <w:rsid w:val="00F9157C"/>
    <w:rsid w:val="00F91798"/>
    <w:rsid w:val="00F91D18"/>
    <w:rsid w:val="00F926DD"/>
    <w:rsid w:val="00F928AC"/>
    <w:rsid w:val="00F9291D"/>
    <w:rsid w:val="00F92A01"/>
    <w:rsid w:val="00F92F54"/>
    <w:rsid w:val="00F930E9"/>
    <w:rsid w:val="00F93612"/>
    <w:rsid w:val="00F9367F"/>
    <w:rsid w:val="00F93C82"/>
    <w:rsid w:val="00F93CB9"/>
    <w:rsid w:val="00F94192"/>
    <w:rsid w:val="00F9454A"/>
    <w:rsid w:val="00F9487F"/>
    <w:rsid w:val="00F94EAF"/>
    <w:rsid w:val="00F94FC4"/>
    <w:rsid w:val="00F9546A"/>
    <w:rsid w:val="00F959DA"/>
    <w:rsid w:val="00F95CEC"/>
    <w:rsid w:val="00F96118"/>
    <w:rsid w:val="00F9658B"/>
    <w:rsid w:val="00F965DB"/>
    <w:rsid w:val="00F96C6A"/>
    <w:rsid w:val="00F96DBD"/>
    <w:rsid w:val="00F97BDE"/>
    <w:rsid w:val="00FA03F6"/>
    <w:rsid w:val="00FA0992"/>
    <w:rsid w:val="00FA1402"/>
    <w:rsid w:val="00FA1951"/>
    <w:rsid w:val="00FA2424"/>
    <w:rsid w:val="00FA2AF6"/>
    <w:rsid w:val="00FA2BB5"/>
    <w:rsid w:val="00FA2CB5"/>
    <w:rsid w:val="00FA2DBF"/>
    <w:rsid w:val="00FA35F4"/>
    <w:rsid w:val="00FA385E"/>
    <w:rsid w:val="00FA3AEC"/>
    <w:rsid w:val="00FA3BFC"/>
    <w:rsid w:val="00FA44A5"/>
    <w:rsid w:val="00FA464C"/>
    <w:rsid w:val="00FA4E86"/>
    <w:rsid w:val="00FA5153"/>
    <w:rsid w:val="00FA5263"/>
    <w:rsid w:val="00FA54A7"/>
    <w:rsid w:val="00FA5F16"/>
    <w:rsid w:val="00FA619C"/>
    <w:rsid w:val="00FA64F7"/>
    <w:rsid w:val="00FA66D4"/>
    <w:rsid w:val="00FA6E28"/>
    <w:rsid w:val="00FA6F0B"/>
    <w:rsid w:val="00FA6F8C"/>
    <w:rsid w:val="00FA76B0"/>
    <w:rsid w:val="00FA7F51"/>
    <w:rsid w:val="00FB0141"/>
    <w:rsid w:val="00FB0A40"/>
    <w:rsid w:val="00FB0A58"/>
    <w:rsid w:val="00FB0C1F"/>
    <w:rsid w:val="00FB0CF4"/>
    <w:rsid w:val="00FB11B5"/>
    <w:rsid w:val="00FB2071"/>
    <w:rsid w:val="00FB2869"/>
    <w:rsid w:val="00FB2B85"/>
    <w:rsid w:val="00FB2C0E"/>
    <w:rsid w:val="00FB2FB8"/>
    <w:rsid w:val="00FB32C0"/>
    <w:rsid w:val="00FB36F5"/>
    <w:rsid w:val="00FB37DA"/>
    <w:rsid w:val="00FB3F27"/>
    <w:rsid w:val="00FB42CC"/>
    <w:rsid w:val="00FB430A"/>
    <w:rsid w:val="00FB4324"/>
    <w:rsid w:val="00FB4DCF"/>
    <w:rsid w:val="00FB4F1E"/>
    <w:rsid w:val="00FB581D"/>
    <w:rsid w:val="00FB5EC5"/>
    <w:rsid w:val="00FB63AA"/>
    <w:rsid w:val="00FB6511"/>
    <w:rsid w:val="00FB66DD"/>
    <w:rsid w:val="00FB7469"/>
    <w:rsid w:val="00FB75FD"/>
    <w:rsid w:val="00FB7862"/>
    <w:rsid w:val="00FC0576"/>
    <w:rsid w:val="00FC0820"/>
    <w:rsid w:val="00FC0840"/>
    <w:rsid w:val="00FC0A49"/>
    <w:rsid w:val="00FC0A7B"/>
    <w:rsid w:val="00FC1036"/>
    <w:rsid w:val="00FC18C0"/>
    <w:rsid w:val="00FC1A5B"/>
    <w:rsid w:val="00FC20F2"/>
    <w:rsid w:val="00FC30C6"/>
    <w:rsid w:val="00FC34DD"/>
    <w:rsid w:val="00FC36C6"/>
    <w:rsid w:val="00FC36DD"/>
    <w:rsid w:val="00FC3A7A"/>
    <w:rsid w:val="00FC3C78"/>
    <w:rsid w:val="00FC41DF"/>
    <w:rsid w:val="00FC422E"/>
    <w:rsid w:val="00FC4322"/>
    <w:rsid w:val="00FC4350"/>
    <w:rsid w:val="00FC43E6"/>
    <w:rsid w:val="00FC452C"/>
    <w:rsid w:val="00FC47B4"/>
    <w:rsid w:val="00FC492C"/>
    <w:rsid w:val="00FC497B"/>
    <w:rsid w:val="00FC4A5C"/>
    <w:rsid w:val="00FC4D81"/>
    <w:rsid w:val="00FC503E"/>
    <w:rsid w:val="00FC504F"/>
    <w:rsid w:val="00FC52F5"/>
    <w:rsid w:val="00FC54DB"/>
    <w:rsid w:val="00FC5736"/>
    <w:rsid w:val="00FC5C42"/>
    <w:rsid w:val="00FC5D12"/>
    <w:rsid w:val="00FC5DDC"/>
    <w:rsid w:val="00FC601E"/>
    <w:rsid w:val="00FC63E4"/>
    <w:rsid w:val="00FC6AF0"/>
    <w:rsid w:val="00FC6E86"/>
    <w:rsid w:val="00FC7AA5"/>
    <w:rsid w:val="00FC7AC0"/>
    <w:rsid w:val="00FC7D3A"/>
    <w:rsid w:val="00FC7F5C"/>
    <w:rsid w:val="00FD0099"/>
    <w:rsid w:val="00FD01A9"/>
    <w:rsid w:val="00FD0304"/>
    <w:rsid w:val="00FD04FC"/>
    <w:rsid w:val="00FD078F"/>
    <w:rsid w:val="00FD0F3A"/>
    <w:rsid w:val="00FD1609"/>
    <w:rsid w:val="00FD1987"/>
    <w:rsid w:val="00FD1FE5"/>
    <w:rsid w:val="00FD21F9"/>
    <w:rsid w:val="00FD230D"/>
    <w:rsid w:val="00FD2E05"/>
    <w:rsid w:val="00FD2ED1"/>
    <w:rsid w:val="00FD3851"/>
    <w:rsid w:val="00FD3893"/>
    <w:rsid w:val="00FD407F"/>
    <w:rsid w:val="00FD4763"/>
    <w:rsid w:val="00FD48FF"/>
    <w:rsid w:val="00FD4D26"/>
    <w:rsid w:val="00FD4F29"/>
    <w:rsid w:val="00FD5582"/>
    <w:rsid w:val="00FD572D"/>
    <w:rsid w:val="00FD5C16"/>
    <w:rsid w:val="00FD5C56"/>
    <w:rsid w:val="00FD659E"/>
    <w:rsid w:val="00FD6666"/>
    <w:rsid w:val="00FD6915"/>
    <w:rsid w:val="00FD79A9"/>
    <w:rsid w:val="00FD79BA"/>
    <w:rsid w:val="00FE016D"/>
    <w:rsid w:val="00FE0432"/>
    <w:rsid w:val="00FE05E1"/>
    <w:rsid w:val="00FE089D"/>
    <w:rsid w:val="00FE08E3"/>
    <w:rsid w:val="00FE0CAE"/>
    <w:rsid w:val="00FE1549"/>
    <w:rsid w:val="00FE1A46"/>
    <w:rsid w:val="00FE1B91"/>
    <w:rsid w:val="00FE1D6B"/>
    <w:rsid w:val="00FE1F10"/>
    <w:rsid w:val="00FE1FC3"/>
    <w:rsid w:val="00FE311C"/>
    <w:rsid w:val="00FE33FC"/>
    <w:rsid w:val="00FE3BE9"/>
    <w:rsid w:val="00FE412F"/>
    <w:rsid w:val="00FE42C7"/>
    <w:rsid w:val="00FE4D13"/>
    <w:rsid w:val="00FE4F8C"/>
    <w:rsid w:val="00FE5707"/>
    <w:rsid w:val="00FE58DC"/>
    <w:rsid w:val="00FE5A27"/>
    <w:rsid w:val="00FE5DB6"/>
    <w:rsid w:val="00FE5F91"/>
    <w:rsid w:val="00FE5FB9"/>
    <w:rsid w:val="00FE6F12"/>
    <w:rsid w:val="00FE7391"/>
    <w:rsid w:val="00FE7519"/>
    <w:rsid w:val="00FE7A69"/>
    <w:rsid w:val="00FF039F"/>
    <w:rsid w:val="00FF0770"/>
    <w:rsid w:val="00FF0A7B"/>
    <w:rsid w:val="00FF1435"/>
    <w:rsid w:val="00FF14B8"/>
    <w:rsid w:val="00FF17E0"/>
    <w:rsid w:val="00FF17F0"/>
    <w:rsid w:val="00FF252A"/>
    <w:rsid w:val="00FF277D"/>
    <w:rsid w:val="00FF2D27"/>
    <w:rsid w:val="00FF2E93"/>
    <w:rsid w:val="00FF2EB1"/>
    <w:rsid w:val="00FF34AD"/>
    <w:rsid w:val="00FF3E8D"/>
    <w:rsid w:val="00FF3EB3"/>
    <w:rsid w:val="00FF44AC"/>
    <w:rsid w:val="00FF4A3B"/>
    <w:rsid w:val="00FF4DBB"/>
    <w:rsid w:val="00FF4ED3"/>
    <w:rsid w:val="00FF51E3"/>
    <w:rsid w:val="00FF5467"/>
    <w:rsid w:val="00FF548C"/>
    <w:rsid w:val="00FF54CB"/>
    <w:rsid w:val="00FF5B27"/>
    <w:rsid w:val="00FF63D4"/>
    <w:rsid w:val="00FF640B"/>
    <w:rsid w:val="00FF67E7"/>
    <w:rsid w:val="00FF6988"/>
    <w:rsid w:val="00FF6A2F"/>
    <w:rsid w:val="00FF6E6E"/>
    <w:rsid w:val="00FF6EBD"/>
    <w:rsid w:val="00FF6F7B"/>
    <w:rsid w:val="00FF7485"/>
    <w:rsid w:val="00FF7700"/>
    <w:rsid w:val="00FFB1AA"/>
    <w:rsid w:val="0118DA07"/>
    <w:rsid w:val="012F599C"/>
    <w:rsid w:val="0132CE50"/>
    <w:rsid w:val="01376085"/>
    <w:rsid w:val="018EBD5C"/>
    <w:rsid w:val="019CB7FB"/>
    <w:rsid w:val="01CC9544"/>
    <w:rsid w:val="01CEBEAB"/>
    <w:rsid w:val="0209D8DB"/>
    <w:rsid w:val="021627B4"/>
    <w:rsid w:val="0220721F"/>
    <w:rsid w:val="02242261"/>
    <w:rsid w:val="0231C146"/>
    <w:rsid w:val="0253F9E2"/>
    <w:rsid w:val="0277B9D9"/>
    <w:rsid w:val="02B8D84D"/>
    <w:rsid w:val="02C94713"/>
    <w:rsid w:val="02DDFE1A"/>
    <w:rsid w:val="030FB637"/>
    <w:rsid w:val="031FFA18"/>
    <w:rsid w:val="034D5BC5"/>
    <w:rsid w:val="034EABF4"/>
    <w:rsid w:val="03ADE5F4"/>
    <w:rsid w:val="03C92F7B"/>
    <w:rsid w:val="03C94DDA"/>
    <w:rsid w:val="03D4F2A9"/>
    <w:rsid w:val="03EC5B00"/>
    <w:rsid w:val="0411DB36"/>
    <w:rsid w:val="041F1AC4"/>
    <w:rsid w:val="042724A8"/>
    <w:rsid w:val="0445F15D"/>
    <w:rsid w:val="045321B3"/>
    <w:rsid w:val="04692F20"/>
    <w:rsid w:val="046F0147"/>
    <w:rsid w:val="047360B1"/>
    <w:rsid w:val="04B5A62C"/>
    <w:rsid w:val="04E40288"/>
    <w:rsid w:val="04E89246"/>
    <w:rsid w:val="04F99BAC"/>
    <w:rsid w:val="0511DD7E"/>
    <w:rsid w:val="051B31AC"/>
    <w:rsid w:val="0528E832"/>
    <w:rsid w:val="052928C2"/>
    <w:rsid w:val="056EBC9B"/>
    <w:rsid w:val="0579E775"/>
    <w:rsid w:val="05B938E9"/>
    <w:rsid w:val="05C20EBD"/>
    <w:rsid w:val="060445FA"/>
    <w:rsid w:val="06278F26"/>
    <w:rsid w:val="06332445"/>
    <w:rsid w:val="06379E77"/>
    <w:rsid w:val="065D0709"/>
    <w:rsid w:val="06742432"/>
    <w:rsid w:val="06AB138C"/>
    <w:rsid w:val="06BCF3CC"/>
    <w:rsid w:val="06D6575E"/>
    <w:rsid w:val="06FE6EC0"/>
    <w:rsid w:val="07338FBB"/>
    <w:rsid w:val="073496CE"/>
    <w:rsid w:val="075C0BC4"/>
    <w:rsid w:val="077550C7"/>
    <w:rsid w:val="0787B5D2"/>
    <w:rsid w:val="07A95F78"/>
    <w:rsid w:val="07ABE480"/>
    <w:rsid w:val="07C2A274"/>
    <w:rsid w:val="07E15D72"/>
    <w:rsid w:val="07F5373C"/>
    <w:rsid w:val="080AEEA6"/>
    <w:rsid w:val="08110EAD"/>
    <w:rsid w:val="081DC80A"/>
    <w:rsid w:val="083AEF3F"/>
    <w:rsid w:val="0852AA3A"/>
    <w:rsid w:val="08A76B6E"/>
    <w:rsid w:val="08CC7224"/>
    <w:rsid w:val="08F15413"/>
    <w:rsid w:val="08F6C631"/>
    <w:rsid w:val="08FE8DEE"/>
    <w:rsid w:val="08FE9212"/>
    <w:rsid w:val="0903B786"/>
    <w:rsid w:val="091B424E"/>
    <w:rsid w:val="093B9311"/>
    <w:rsid w:val="097AEA6A"/>
    <w:rsid w:val="097B1700"/>
    <w:rsid w:val="098097EC"/>
    <w:rsid w:val="09AE4DFD"/>
    <w:rsid w:val="09BC7360"/>
    <w:rsid w:val="09D8CB81"/>
    <w:rsid w:val="0A08DDF2"/>
    <w:rsid w:val="0A3038D1"/>
    <w:rsid w:val="0A4852AE"/>
    <w:rsid w:val="0A9A034E"/>
    <w:rsid w:val="0ABB340B"/>
    <w:rsid w:val="0ABD8FA6"/>
    <w:rsid w:val="0AC8B98A"/>
    <w:rsid w:val="0ACFE7A2"/>
    <w:rsid w:val="0AF228B2"/>
    <w:rsid w:val="0B104770"/>
    <w:rsid w:val="0B26A4CC"/>
    <w:rsid w:val="0B4201D5"/>
    <w:rsid w:val="0B48AF6F"/>
    <w:rsid w:val="0B8626B4"/>
    <w:rsid w:val="0BA57411"/>
    <w:rsid w:val="0BB33F5D"/>
    <w:rsid w:val="0BB65D72"/>
    <w:rsid w:val="0BE347C3"/>
    <w:rsid w:val="0C0F7A49"/>
    <w:rsid w:val="0C1B8C55"/>
    <w:rsid w:val="0C21E7A7"/>
    <w:rsid w:val="0C378C69"/>
    <w:rsid w:val="0C3DB020"/>
    <w:rsid w:val="0C5832AF"/>
    <w:rsid w:val="0C7E3623"/>
    <w:rsid w:val="0C8950F7"/>
    <w:rsid w:val="0C9723C6"/>
    <w:rsid w:val="0C9D7020"/>
    <w:rsid w:val="0CB55444"/>
    <w:rsid w:val="0CC2752D"/>
    <w:rsid w:val="0CC278D1"/>
    <w:rsid w:val="0CD8616A"/>
    <w:rsid w:val="0CD94625"/>
    <w:rsid w:val="0CDC88ED"/>
    <w:rsid w:val="0D573F96"/>
    <w:rsid w:val="0D6833A2"/>
    <w:rsid w:val="0DA2D3D9"/>
    <w:rsid w:val="0DCA83FA"/>
    <w:rsid w:val="0DCBEF58"/>
    <w:rsid w:val="0DE62238"/>
    <w:rsid w:val="0E020A89"/>
    <w:rsid w:val="0E0ACB8B"/>
    <w:rsid w:val="0E0C3A4C"/>
    <w:rsid w:val="0E0C9C6F"/>
    <w:rsid w:val="0E1C214A"/>
    <w:rsid w:val="0E37CB0F"/>
    <w:rsid w:val="0E6D316C"/>
    <w:rsid w:val="0E740BF0"/>
    <w:rsid w:val="0EAC4EAF"/>
    <w:rsid w:val="0EC0A392"/>
    <w:rsid w:val="0ED0C71D"/>
    <w:rsid w:val="0EDCFF47"/>
    <w:rsid w:val="0EE2EF1B"/>
    <w:rsid w:val="0EF2886F"/>
    <w:rsid w:val="0EF5E8D3"/>
    <w:rsid w:val="0F156DB8"/>
    <w:rsid w:val="0F4F63D9"/>
    <w:rsid w:val="0F546149"/>
    <w:rsid w:val="0F62D4DD"/>
    <w:rsid w:val="0F7550E2"/>
    <w:rsid w:val="0F9A95DD"/>
    <w:rsid w:val="0FAA10C7"/>
    <w:rsid w:val="0FB5D6E5"/>
    <w:rsid w:val="0FCE3FE7"/>
    <w:rsid w:val="0FE6A80D"/>
    <w:rsid w:val="0FFA15EF"/>
    <w:rsid w:val="0FFAB951"/>
    <w:rsid w:val="100F47BD"/>
    <w:rsid w:val="10240E18"/>
    <w:rsid w:val="107858DA"/>
    <w:rsid w:val="107B34BC"/>
    <w:rsid w:val="108FE9CD"/>
    <w:rsid w:val="10C0CAA4"/>
    <w:rsid w:val="10C66C20"/>
    <w:rsid w:val="1108DBFB"/>
    <w:rsid w:val="11326156"/>
    <w:rsid w:val="11AEBB70"/>
    <w:rsid w:val="11B10824"/>
    <w:rsid w:val="11B7D10F"/>
    <w:rsid w:val="11B99EEB"/>
    <w:rsid w:val="11B9D2EF"/>
    <w:rsid w:val="11EFEF40"/>
    <w:rsid w:val="11F7940D"/>
    <w:rsid w:val="1236DCCE"/>
    <w:rsid w:val="1255CFA6"/>
    <w:rsid w:val="1261D397"/>
    <w:rsid w:val="12A10276"/>
    <w:rsid w:val="12E6012C"/>
    <w:rsid w:val="135BAEDA"/>
    <w:rsid w:val="1375A8BF"/>
    <w:rsid w:val="1385E734"/>
    <w:rsid w:val="13997E96"/>
    <w:rsid w:val="13AD9382"/>
    <w:rsid w:val="13C0272B"/>
    <w:rsid w:val="13D1D699"/>
    <w:rsid w:val="13DE832C"/>
    <w:rsid w:val="13E45C99"/>
    <w:rsid w:val="1413AB28"/>
    <w:rsid w:val="1423BC88"/>
    <w:rsid w:val="1423EC72"/>
    <w:rsid w:val="145CC711"/>
    <w:rsid w:val="14712667"/>
    <w:rsid w:val="1476C9E8"/>
    <w:rsid w:val="14B5190E"/>
    <w:rsid w:val="14BE3215"/>
    <w:rsid w:val="14DB65A8"/>
    <w:rsid w:val="14DCBFD7"/>
    <w:rsid w:val="14EB0F2A"/>
    <w:rsid w:val="14F1D157"/>
    <w:rsid w:val="15577964"/>
    <w:rsid w:val="1565D84E"/>
    <w:rsid w:val="15AB24EC"/>
    <w:rsid w:val="15F0AF04"/>
    <w:rsid w:val="15F52F31"/>
    <w:rsid w:val="161A69C4"/>
    <w:rsid w:val="16A735BD"/>
    <w:rsid w:val="16C79631"/>
    <w:rsid w:val="16C7DD3C"/>
    <w:rsid w:val="16DC8BD1"/>
    <w:rsid w:val="170DC4C7"/>
    <w:rsid w:val="1759C940"/>
    <w:rsid w:val="176022A7"/>
    <w:rsid w:val="17C47809"/>
    <w:rsid w:val="17C5C6F0"/>
    <w:rsid w:val="181126F0"/>
    <w:rsid w:val="181BC317"/>
    <w:rsid w:val="184363C4"/>
    <w:rsid w:val="184AABA4"/>
    <w:rsid w:val="186417C9"/>
    <w:rsid w:val="18BB11FD"/>
    <w:rsid w:val="18EAE831"/>
    <w:rsid w:val="18EFEF14"/>
    <w:rsid w:val="192B32BA"/>
    <w:rsid w:val="192E4D78"/>
    <w:rsid w:val="1946799D"/>
    <w:rsid w:val="194BA6B8"/>
    <w:rsid w:val="19520A86"/>
    <w:rsid w:val="195542B0"/>
    <w:rsid w:val="1959F80C"/>
    <w:rsid w:val="1965F1A2"/>
    <w:rsid w:val="1981D3C4"/>
    <w:rsid w:val="1992F2FE"/>
    <w:rsid w:val="19935B98"/>
    <w:rsid w:val="19989F07"/>
    <w:rsid w:val="19B27945"/>
    <w:rsid w:val="19CAF05E"/>
    <w:rsid w:val="19E137F6"/>
    <w:rsid w:val="1A0B0F82"/>
    <w:rsid w:val="1A3A2394"/>
    <w:rsid w:val="1A5274E9"/>
    <w:rsid w:val="1A79BF9D"/>
    <w:rsid w:val="1A93DA56"/>
    <w:rsid w:val="1A9F487C"/>
    <w:rsid w:val="1AB23B79"/>
    <w:rsid w:val="1AD979EE"/>
    <w:rsid w:val="1ADADBEF"/>
    <w:rsid w:val="1ADEA5C0"/>
    <w:rsid w:val="1AF3915E"/>
    <w:rsid w:val="1B43D6E1"/>
    <w:rsid w:val="1B459C40"/>
    <w:rsid w:val="1B52B6D5"/>
    <w:rsid w:val="1B609472"/>
    <w:rsid w:val="1B6112DB"/>
    <w:rsid w:val="1B6D5CA7"/>
    <w:rsid w:val="1BD77D3C"/>
    <w:rsid w:val="1C26AC40"/>
    <w:rsid w:val="1C2CAAB8"/>
    <w:rsid w:val="1C2F86A8"/>
    <w:rsid w:val="1C52962C"/>
    <w:rsid w:val="1C7E1A5F"/>
    <w:rsid w:val="1C81DBCD"/>
    <w:rsid w:val="1C90CAAA"/>
    <w:rsid w:val="1CBB5DD7"/>
    <w:rsid w:val="1CC05FAA"/>
    <w:rsid w:val="1CC313CF"/>
    <w:rsid w:val="1CDA705C"/>
    <w:rsid w:val="1CF6C76E"/>
    <w:rsid w:val="1CF6D94A"/>
    <w:rsid w:val="1D073335"/>
    <w:rsid w:val="1D11B57B"/>
    <w:rsid w:val="1D3B23E8"/>
    <w:rsid w:val="1D4E25C0"/>
    <w:rsid w:val="1D68F3C6"/>
    <w:rsid w:val="1D8E2E80"/>
    <w:rsid w:val="1DA10A83"/>
    <w:rsid w:val="1DA916DB"/>
    <w:rsid w:val="1DB58C55"/>
    <w:rsid w:val="1DB87C6B"/>
    <w:rsid w:val="1E12677C"/>
    <w:rsid w:val="1E36C9B0"/>
    <w:rsid w:val="1E36FB86"/>
    <w:rsid w:val="1E3E2B76"/>
    <w:rsid w:val="1E43983E"/>
    <w:rsid w:val="1E45B681"/>
    <w:rsid w:val="1E584DD7"/>
    <w:rsid w:val="1E752947"/>
    <w:rsid w:val="1E76D84B"/>
    <w:rsid w:val="1E88F8D6"/>
    <w:rsid w:val="1E91F170"/>
    <w:rsid w:val="1EB57FE3"/>
    <w:rsid w:val="1EB97092"/>
    <w:rsid w:val="1ED2A816"/>
    <w:rsid w:val="1F39961A"/>
    <w:rsid w:val="1F3FAB5A"/>
    <w:rsid w:val="1F43D4AA"/>
    <w:rsid w:val="1F7B60CE"/>
    <w:rsid w:val="1F910A5A"/>
    <w:rsid w:val="1FB2D252"/>
    <w:rsid w:val="1FBFCA3A"/>
    <w:rsid w:val="20065D41"/>
    <w:rsid w:val="20089017"/>
    <w:rsid w:val="2034D92B"/>
    <w:rsid w:val="2048815C"/>
    <w:rsid w:val="2068DA72"/>
    <w:rsid w:val="20A0A2A0"/>
    <w:rsid w:val="20B6B4C9"/>
    <w:rsid w:val="20E20C12"/>
    <w:rsid w:val="20E2BF8B"/>
    <w:rsid w:val="212184C4"/>
    <w:rsid w:val="212827DC"/>
    <w:rsid w:val="212846F1"/>
    <w:rsid w:val="212B57C0"/>
    <w:rsid w:val="2194EBF3"/>
    <w:rsid w:val="21BAF2A4"/>
    <w:rsid w:val="21D3DF6E"/>
    <w:rsid w:val="21E5269E"/>
    <w:rsid w:val="21F02C28"/>
    <w:rsid w:val="220693D4"/>
    <w:rsid w:val="2246DF25"/>
    <w:rsid w:val="22674D6E"/>
    <w:rsid w:val="2293956E"/>
    <w:rsid w:val="229A84C9"/>
    <w:rsid w:val="22A682E1"/>
    <w:rsid w:val="22B73376"/>
    <w:rsid w:val="22EC8C9D"/>
    <w:rsid w:val="2324D969"/>
    <w:rsid w:val="2331ADF1"/>
    <w:rsid w:val="23428BD5"/>
    <w:rsid w:val="2365252A"/>
    <w:rsid w:val="2377A857"/>
    <w:rsid w:val="23AF7BBF"/>
    <w:rsid w:val="23CD617F"/>
    <w:rsid w:val="23E05E88"/>
    <w:rsid w:val="23F3378E"/>
    <w:rsid w:val="243FE932"/>
    <w:rsid w:val="2460E3D2"/>
    <w:rsid w:val="247548BB"/>
    <w:rsid w:val="24864375"/>
    <w:rsid w:val="250EEDE0"/>
    <w:rsid w:val="251CC760"/>
    <w:rsid w:val="2551EB9B"/>
    <w:rsid w:val="25608F5F"/>
    <w:rsid w:val="25BBEE0D"/>
    <w:rsid w:val="25CB232A"/>
    <w:rsid w:val="25D69BBF"/>
    <w:rsid w:val="25E05015"/>
    <w:rsid w:val="25FBB814"/>
    <w:rsid w:val="26111C06"/>
    <w:rsid w:val="26387B14"/>
    <w:rsid w:val="2639733D"/>
    <w:rsid w:val="2640CC86"/>
    <w:rsid w:val="264DFE18"/>
    <w:rsid w:val="26694EB3"/>
    <w:rsid w:val="266F265A"/>
    <w:rsid w:val="26A1DF82"/>
    <w:rsid w:val="26CC0B0D"/>
    <w:rsid w:val="26DA04F7"/>
    <w:rsid w:val="26FEB035"/>
    <w:rsid w:val="270AD479"/>
    <w:rsid w:val="27142940"/>
    <w:rsid w:val="271C6C30"/>
    <w:rsid w:val="276B197C"/>
    <w:rsid w:val="27701607"/>
    <w:rsid w:val="27AD40D8"/>
    <w:rsid w:val="27B17A20"/>
    <w:rsid w:val="27C73283"/>
    <w:rsid w:val="27D33FE8"/>
    <w:rsid w:val="27E5091C"/>
    <w:rsid w:val="281AE30E"/>
    <w:rsid w:val="282F90EA"/>
    <w:rsid w:val="2842824C"/>
    <w:rsid w:val="284633E6"/>
    <w:rsid w:val="28598A8E"/>
    <w:rsid w:val="2875D558"/>
    <w:rsid w:val="28D5D6D0"/>
    <w:rsid w:val="29395424"/>
    <w:rsid w:val="296F4E92"/>
    <w:rsid w:val="296FFB3A"/>
    <w:rsid w:val="29A0C821"/>
    <w:rsid w:val="29A3F2BB"/>
    <w:rsid w:val="29C1F6CC"/>
    <w:rsid w:val="29D43B53"/>
    <w:rsid w:val="29DF8C75"/>
    <w:rsid w:val="2A101185"/>
    <w:rsid w:val="2A11A5B9"/>
    <w:rsid w:val="2A2B2554"/>
    <w:rsid w:val="2A2C079E"/>
    <w:rsid w:val="2A7334FA"/>
    <w:rsid w:val="2ABB1852"/>
    <w:rsid w:val="2B19A373"/>
    <w:rsid w:val="2B2CA77A"/>
    <w:rsid w:val="2B4DF703"/>
    <w:rsid w:val="2B56E357"/>
    <w:rsid w:val="2B61BEBF"/>
    <w:rsid w:val="2BB7187D"/>
    <w:rsid w:val="2BF5A563"/>
    <w:rsid w:val="2BFEF0C5"/>
    <w:rsid w:val="2C1A63A7"/>
    <w:rsid w:val="2C6802DD"/>
    <w:rsid w:val="2C98D9A7"/>
    <w:rsid w:val="2CBE1C44"/>
    <w:rsid w:val="2D1CAFE7"/>
    <w:rsid w:val="2D49467B"/>
    <w:rsid w:val="2D624C24"/>
    <w:rsid w:val="2D805FFC"/>
    <w:rsid w:val="2DA3CFAB"/>
    <w:rsid w:val="2DB685C6"/>
    <w:rsid w:val="2DBE9CB2"/>
    <w:rsid w:val="2DBEABDC"/>
    <w:rsid w:val="2DC3CB48"/>
    <w:rsid w:val="2DD0E5B6"/>
    <w:rsid w:val="2E00A9DC"/>
    <w:rsid w:val="2E0B5DC3"/>
    <w:rsid w:val="2E134FC0"/>
    <w:rsid w:val="2E1D3012"/>
    <w:rsid w:val="2E404A71"/>
    <w:rsid w:val="2E9E8E17"/>
    <w:rsid w:val="2EA915EB"/>
    <w:rsid w:val="2EF3F161"/>
    <w:rsid w:val="2EFBC631"/>
    <w:rsid w:val="2F35CEFD"/>
    <w:rsid w:val="2F62F88C"/>
    <w:rsid w:val="2F699A4B"/>
    <w:rsid w:val="2F8E05C7"/>
    <w:rsid w:val="2F8F1FE1"/>
    <w:rsid w:val="2F975AB8"/>
    <w:rsid w:val="2FB90073"/>
    <w:rsid w:val="2FD9180C"/>
    <w:rsid w:val="2FDF5D5A"/>
    <w:rsid w:val="2FEDAA9B"/>
    <w:rsid w:val="2FF41A70"/>
    <w:rsid w:val="2FF4A916"/>
    <w:rsid w:val="2FFB0495"/>
    <w:rsid w:val="30068375"/>
    <w:rsid w:val="3022C8EC"/>
    <w:rsid w:val="304ED976"/>
    <w:rsid w:val="306BE057"/>
    <w:rsid w:val="306D5EA8"/>
    <w:rsid w:val="3088D4C3"/>
    <w:rsid w:val="30A05C5E"/>
    <w:rsid w:val="30D1D603"/>
    <w:rsid w:val="30D91CD4"/>
    <w:rsid w:val="30E1AAD2"/>
    <w:rsid w:val="30EFECD6"/>
    <w:rsid w:val="311043FE"/>
    <w:rsid w:val="314AF34A"/>
    <w:rsid w:val="31517B65"/>
    <w:rsid w:val="3154E5F6"/>
    <w:rsid w:val="31690A5D"/>
    <w:rsid w:val="31800A79"/>
    <w:rsid w:val="31A579B2"/>
    <w:rsid w:val="31D6F64F"/>
    <w:rsid w:val="31DCE180"/>
    <w:rsid w:val="3239B334"/>
    <w:rsid w:val="323C0EE0"/>
    <w:rsid w:val="324EC3FC"/>
    <w:rsid w:val="3257C6F3"/>
    <w:rsid w:val="3283FC60"/>
    <w:rsid w:val="3298C1D3"/>
    <w:rsid w:val="32B78BC9"/>
    <w:rsid w:val="32EFA6BC"/>
    <w:rsid w:val="330EB025"/>
    <w:rsid w:val="330FB031"/>
    <w:rsid w:val="33492ED7"/>
    <w:rsid w:val="334FF117"/>
    <w:rsid w:val="335FD07E"/>
    <w:rsid w:val="33690119"/>
    <w:rsid w:val="3371342B"/>
    <w:rsid w:val="3397E6FB"/>
    <w:rsid w:val="33A6CC5E"/>
    <w:rsid w:val="33A777FF"/>
    <w:rsid w:val="33A77FF9"/>
    <w:rsid w:val="33E6B7DB"/>
    <w:rsid w:val="33F6616B"/>
    <w:rsid w:val="33FD18AF"/>
    <w:rsid w:val="342BE98F"/>
    <w:rsid w:val="342C6979"/>
    <w:rsid w:val="3444A456"/>
    <w:rsid w:val="345E06B2"/>
    <w:rsid w:val="3462A865"/>
    <w:rsid w:val="346CB0C1"/>
    <w:rsid w:val="3479D25D"/>
    <w:rsid w:val="348F96C0"/>
    <w:rsid w:val="34B11F8C"/>
    <w:rsid w:val="34BD4268"/>
    <w:rsid w:val="34D3B831"/>
    <w:rsid w:val="34FAA4C0"/>
    <w:rsid w:val="350B8E91"/>
    <w:rsid w:val="3513ADED"/>
    <w:rsid w:val="3521E26C"/>
    <w:rsid w:val="352402A0"/>
    <w:rsid w:val="35280C15"/>
    <w:rsid w:val="353311A2"/>
    <w:rsid w:val="354287D2"/>
    <w:rsid w:val="355286C3"/>
    <w:rsid w:val="355C45E6"/>
    <w:rsid w:val="356FC9BE"/>
    <w:rsid w:val="35BB40DF"/>
    <w:rsid w:val="35C4CFE8"/>
    <w:rsid w:val="35C88C73"/>
    <w:rsid w:val="35D23A10"/>
    <w:rsid w:val="35EA577B"/>
    <w:rsid w:val="35ECEFC7"/>
    <w:rsid w:val="3608188E"/>
    <w:rsid w:val="360E1773"/>
    <w:rsid w:val="3613E27D"/>
    <w:rsid w:val="3620993D"/>
    <w:rsid w:val="3623AA96"/>
    <w:rsid w:val="36430655"/>
    <w:rsid w:val="365008D9"/>
    <w:rsid w:val="36768310"/>
    <w:rsid w:val="3693500E"/>
    <w:rsid w:val="36A35988"/>
    <w:rsid w:val="37580598"/>
    <w:rsid w:val="37863BF7"/>
    <w:rsid w:val="378B06A4"/>
    <w:rsid w:val="37A9E7D4"/>
    <w:rsid w:val="37D93072"/>
    <w:rsid w:val="38125371"/>
    <w:rsid w:val="38164DA4"/>
    <w:rsid w:val="38361971"/>
    <w:rsid w:val="3838AB29"/>
    <w:rsid w:val="385CD3FB"/>
    <w:rsid w:val="38638585"/>
    <w:rsid w:val="38AF4DAC"/>
    <w:rsid w:val="38C509D5"/>
    <w:rsid w:val="38E88841"/>
    <w:rsid w:val="3901522A"/>
    <w:rsid w:val="391234ED"/>
    <w:rsid w:val="391600D5"/>
    <w:rsid w:val="397533A4"/>
    <w:rsid w:val="39819C52"/>
    <w:rsid w:val="3983E95D"/>
    <w:rsid w:val="399ED5EE"/>
    <w:rsid w:val="39B94381"/>
    <w:rsid w:val="3A023EB5"/>
    <w:rsid w:val="3A2CF482"/>
    <w:rsid w:val="3A79EEAA"/>
    <w:rsid w:val="3A9DFDE7"/>
    <w:rsid w:val="3AAEC304"/>
    <w:rsid w:val="3AD0B86E"/>
    <w:rsid w:val="3AD2C09C"/>
    <w:rsid w:val="3AD43790"/>
    <w:rsid w:val="3AE0AC84"/>
    <w:rsid w:val="3AF71BB9"/>
    <w:rsid w:val="3AF84551"/>
    <w:rsid w:val="3AFAD005"/>
    <w:rsid w:val="3B0C4D87"/>
    <w:rsid w:val="3B56F4DF"/>
    <w:rsid w:val="3B58C899"/>
    <w:rsid w:val="3B5A5976"/>
    <w:rsid w:val="3B74F4A7"/>
    <w:rsid w:val="3BAC68A8"/>
    <w:rsid w:val="3BBDCE1B"/>
    <w:rsid w:val="3BDBB9F2"/>
    <w:rsid w:val="3BE9966A"/>
    <w:rsid w:val="3C0E0379"/>
    <w:rsid w:val="3C1CD7F3"/>
    <w:rsid w:val="3C4D7E20"/>
    <w:rsid w:val="3C51CB78"/>
    <w:rsid w:val="3C77CD77"/>
    <w:rsid w:val="3C7E5B1E"/>
    <w:rsid w:val="3CC2E0CA"/>
    <w:rsid w:val="3CCEC276"/>
    <w:rsid w:val="3D10C508"/>
    <w:rsid w:val="3D2C4803"/>
    <w:rsid w:val="3D2D94FE"/>
    <w:rsid w:val="3D6EE776"/>
    <w:rsid w:val="3D8D9F2D"/>
    <w:rsid w:val="3DAB5189"/>
    <w:rsid w:val="3DBAC439"/>
    <w:rsid w:val="3DC62B86"/>
    <w:rsid w:val="3DC8BED3"/>
    <w:rsid w:val="3DDED2ED"/>
    <w:rsid w:val="3DE70FA0"/>
    <w:rsid w:val="3E28AD04"/>
    <w:rsid w:val="3E2DF8AD"/>
    <w:rsid w:val="3E2EBC7B"/>
    <w:rsid w:val="3E6AD45D"/>
    <w:rsid w:val="3E708268"/>
    <w:rsid w:val="3E72C809"/>
    <w:rsid w:val="3E7A1D71"/>
    <w:rsid w:val="3EBA3BC2"/>
    <w:rsid w:val="3EBDFDCF"/>
    <w:rsid w:val="3F5E68CE"/>
    <w:rsid w:val="3F5E7BFC"/>
    <w:rsid w:val="3F9ECA1B"/>
    <w:rsid w:val="3FC70EF3"/>
    <w:rsid w:val="3FCCE5C6"/>
    <w:rsid w:val="406462FA"/>
    <w:rsid w:val="406D78B0"/>
    <w:rsid w:val="407E0C2F"/>
    <w:rsid w:val="409127E6"/>
    <w:rsid w:val="4097EC84"/>
    <w:rsid w:val="409EF88D"/>
    <w:rsid w:val="40C78C64"/>
    <w:rsid w:val="40CE905D"/>
    <w:rsid w:val="40E45676"/>
    <w:rsid w:val="410087CE"/>
    <w:rsid w:val="411B2905"/>
    <w:rsid w:val="414516BD"/>
    <w:rsid w:val="41559820"/>
    <w:rsid w:val="4169A680"/>
    <w:rsid w:val="41713E25"/>
    <w:rsid w:val="418D997D"/>
    <w:rsid w:val="419CDCA0"/>
    <w:rsid w:val="41A2751F"/>
    <w:rsid w:val="41C00F45"/>
    <w:rsid w:val="41D20BBC"/>
    <w:rsid w:val="41E75C1E"/>
    <w:rsid w:val="41E7C489"/>
    <w:rsid w:val="420DE52B"/>
    <w:rsid w:val="424B1E97"/>
    <w:rsid w:val="424FE063"/>
    <w:rsid w:val="4279DCBC"/>
    <w:rsid w:val="429CBFBA"/>
    <w:rsid w:val="42DE740E"/>
    <w:rsid w:val="42F0C6E4"/>
    <w:rsid w:val="42F1912D"/>
    <w:rsid w:val="43156384"/>
    <w:rsid w:val="431C29E1"/>
    <w:rsid w:val="432F907A"/>
    <w:rsid w:val="43842F2F"/>
    <w:rsid w:val="43CF1EE1"/>
    <w:rsid w:val="4404EDF5"/>
    <w:rsid w:val="4415E80A"/>
    <w:rsid w:val="441E2607"/>
    <w:rsid w:val="4443B500"/>
    <w:rsid w:val="44451DAF"/>
    <w:rsid w:val="444710D7"/>
    <w:rsid w:val="44605EF4"/>
    <w:rsid w:val="44619FD8"/>
    <w:rsid w:val="44648402"/>
    <w:rsid w:val="446D456E"/>
    <w:rsid w:val="44B9351C"/>
    <w:rsid w:val="44DB1EE5"/>
    <w:rsid w:val="44DC682E"/>
    <w:rsid w:val="44E4BD2C"/>
    <w:rsid w:val="450D4DC8"/>
    <w:rsid w:val="450F5199"/>
    <w:rsid w:val="451A39DE"/>
    <w:rsid w:val="451EAEA4"/>
    <w:rsid w:val="452F87A5"/>
    <w:rsid w:val="4537D8DE"/>
    <w:rsid w:val="456B5DA7"/>
    <w:rsid w:val="459876DC"/>
    <w:rsid w:val="45A966B5"/>
    <w:rsid w:val="45B8D899"/>
    <w:rsid w:val="45C0FA80"/>
    <w:rsid w:val="45E0D0B4"/>
    <w:rsid w:val="4615056A"/>
    <w:rsid w:val="46171A9D"/>
    <w:rsid w:val="46783FFB"/>
    <w:rsid w:val="4678789F"/>
    <w:rsid w:val="468D4070"/>
    <w:rsid w:val="469F7654"/>
    <w:rsid w:val="46DBC41D"/>
    <w:rsid w:val="46E8E037"/>
    <w:rsid w:val="470063D1"/>
    <w:rsid w:val="47423E05"/>
    <w:rsid w:val="47691B8F"/>
    <w:rsid w:val="476AE319"/>
    <w:rsid w:val="47928FF3"/>
    <w:rsid w:val="47A20A37"/>
    <w:rsid w:val="47BC7664"/>
    <w:rsid w:val="48070374"/>
    <w:rsid w:val="482B090F"/>
    <w:rsid w:val="483BD30F"/>
    <w:rsid w:val="483E2612"/>
    <w:rsid w:val="486A4F95"/>
    <w:rsid w:val="48A718C4"/>
    <w:rsid w:val="48B2FC91"/>
    <w:rsid w:val="48D0A1EE"/>
    <w:rsid w:val="48E5DC44"/>
    <w:rsid w:val="49020A67"/>
    <w:rsid w:val="49242606"/>
    <w:rsid w:val="4929F97A"/>
    <w:rsid w:val="492C4FFA"/>
    <w:rsid w:val="492E7B09"/>
    <w:rsid w:val="4941E0EF"/>
    <w:rsid w:val="4947A366"/>
    <w:rsid w:val="495F6387"/>
    <w:rsid w:val="49616DD3"/>
    <w:rsid w:val="497C9FB7"/>
    <w:rsid w:val="4984B826"/>
    <w:rsid w:val="49B88954"/>
    <w:rsid w:val="49E33D8E"/>
    <w:rsid w:val="49E9071D"/>
    <w:rsid w:val="49E974DD"/>
    <w:rsid w:val="49F8DE47"/>
    <w:rsid w:val="4A25A66D"/>
    <w:rsid w:val="4A39BDD0"/>
    <w:rsid w:val="4A4133BF"/>
    <w:rsid w:val="4A4AC176"/>
    <w:rsid w:val="4A5F8196"/>
    <w:rsid w:val="4A67658E"/>
    <w:rsid w:val="4A868238"/>
    <w:rsid w:val="4AA5925C"/>
    <w:rsid w:val="4AD6BB7B"/>
    <w:rsid w:val="4AE9B8C4"/>
    <w:rsid w:val="4B0502EC"/>
    <w:rsid w:val="4B19AA3C"/>
    <w:rsid w:val="4B2E2359"/>
    <w:rsid w:val="4B80654B"/>
    <w:rsid w:val="4BBBDC4D"/>
    <w:rsid w:val="4BD246F6"/>
    <w:rsid w:val="4C176AE8"/>
    <w:rsid w:val="4C52C4CC"/>
    <w:rsid w:val="4C73F20B"/>
    <w:rsid w:val="4C8DB4B1"/>
    <w:rsid w:val="4CBC45CA"/>
    <w:rsid w:val="4CCDBE0A"/>
    <w:rsid w:val="4CDCD694"/>
    <w:rsid w:val="4CEF9512"/>
    <w:rsid w:val="4CF58FF0"/>
    <w:rsid w:val="4D0538C8"/>
    <w:rsid w:val="4D2A51CF"/>
    <w:rsid w:val="4D40F092"/>
    <w:rsid w:val="4D71B957"/>
    <w:rsid w:val="4D758B3E"/>
    <w:rsid w:val="4D870977"/>
    <w:rsid w:val="4DB1DF56"/>
    <w:rsid w:val="4DB665CE"/>
    <w:rsid w:val="4DD473D8"/>
    <w:rsid w:val="4DF73619"/>
    <w:rsid w:val="4E160309"/>
    <w:rsid w:val="4E2BFCB1"/>
    <w:rsid w:val="4E5CF7E5"/>
    <w:rsid w:val="4E729916"/>
    <w:rsid w:val="4E893958"/>
    <w:rsid w:val="4E901EBF"/>
    <w:rsid w:val="4E97C54B"/>
    <w:rsid w:val="4E9C3E48"/>
    <w:rsid w:val="4EF635DB"/>
    <w:rsid w:val="4F050781"/>
    <w:rsid w:val="4F16FD53"/>
    <w:rsid w:val="4F3F4781"/>
    <w:rsid w:val="4F53754F"/>
    <w:rsid w:val="4F7BA769"/>
    <w:rsid w:val="4F878D1F"/>
    <w:rsid w:val="4FCDA7A0"/>
    <w:rsid w:val="4FE6841A"/>
    <w:rsid w:val="500D652C"/>
    <w:rsid w:val="502509B9"/>
    <w:rsid w:val="50617A38"/>
    <w:rsid w:val="50812574"/>
    <w:rsid w:val="5096020B"/>
    <w:rsid w:val="50BB4B3C"/>
    <w:rsid w:val="50CC2F3C"/>
    <w:rsid w:val="50CC327F"/>
    <w:rsid w:val="50D4C215"/>
    <w:rsid w:val="50DB17E2"/>
    <w:rsid w:val="50F044B6"/>
    <w:rsid w:val="50F139BE"/>
    <w:rsid w:val="50F53209"/>
    <w:rsid w:val="50FDDFC5"/>
    <w:rsid w:val="510AF40E"/>
    <w:rsid w:val="51398CEE"/>
    <w:rsid w:val="5162259D"/>
    <w:rsid w:val="51A8790B"/>
    <w:rsid w:val="51B2055D"/>
    <w:rsid w:val="51DC7820"/>
    <w:rsid w:val="51FB4A2B"/>
    <w:rsid w:val="5205640C"/>
    <w:rsid w:val="5205AB17"/>
    <w:rsid w:val="521706B1"/>
    <w:rsid w:val="5221DDFC"/>
    <w:rsid w:val="52821B89"/>
    <w:rsid w:val="5294FC1B"/>
    <w:rsid w:val="529AD377"/>
    <w:rsid w:val="52C82F2D"/>
    <w:rsid w:val="52CFC72E"/>
    <w:rsid w:val="52DAD0F4"/>
    <w:rsid w:val="537D01F9"/>
    <w:rsid w:val="53C68D4F"/>
    <w:rsid w:val="53C6F533"/>
    <w:rsid w:val="53E0FADB"/>
    <w:rsid w:val="53F9CBAE"/>
    <w:rsid w:val="540AB3D3"/>
    <w:rsid w:val="541DBA54"/>
    <w:rsid w:val="545DF947"/>
    <w:rsid w:val="5463FF8E"/>
    <w:rsid w:val="547D9DC1"/>
    <w:rsid w:val="548B9E7C"/>
    <w:rsid w:val="54BB8BBB"/>
    <w:rsid w:val="54C6723E"/>
    <w:rsid w:val="54E999EF"/>
    <w:rsid w:val="55032981"/>
    <w:rsid w:val="550D4171"/>
    <w:rsid w:val="551FA3F4"/>
    <w:rsid w:val="554F8920"/>
    <w:rsid w:val="5552515C"/>
    <w:rsid w:val="555EC194"/>
    <w:rsid w:val="559503EA"/>
    <w:rsid w:val="55A9F679"/>
    <w:rsid w:val="55AAACC3"/>
    <w:rsid w:val="55B05D2C"/>
    <w:rsid w:val="55B8BD88"/>
    <w:rsid w:val="55DB6A41"/>
    <w:rsid w:val="55E9C2EF"/>
    <w:rsid w:val="55FA5F37"/>
    <w:rsid w:val="56012785"/>
    <w:rsid w:val="5604A7C7"/>
    <w:rsid w:val="5616F4E8"/>
    <w:rsid w:val="5635FCD5"/>
    <w:rsid w:val="563FCF1D"/>
    <w:rsid w:val="564B4551"/>
    <w:rsid w:val="566A907D"/>
    <w:rsid w:val="566CEC2F"/>
    <w:rsid w:val="5685C03C"/>
    <w:rsid w:val="568B375F"/>
    <w:rsid w:val="569B503C"/>
    <w:rsid w:val="56B4D2A8"/>
    <w:rsid w:val="56C51EDC"/>
    <w:rsid w:val="56CD9D93"/>
    <w:rsid w:val="56D043C1"/>
    <w:rsid w:val="572C3CFD"/>
    <w:rsid w:val="5733BFE2"/>
    <w:rsid w:val="579407C6"/>
    <w:rsid w:val="579BD704"/>
    <w:rsid w:val="57BC1666"/>
    <w:rsid w:val="57D8FD69"/>
    <w:rsid w:val="581B5928"/>
    <w:rsid w:val="58284C23"/>
    <w:rsid w:val="583E0C3F"/>
    <w:rsid w:val="5840DBE3"/>
    <w:rsid w:val="58C23112"/>
    <w:rsid w:val="58CDA8D5"/>
    <w:rsid w:val="58E176EB"/>
    <w:rsid w:val="58E71B91"/>
    <w:rsid w:val="58F5F6AA"/>
    <w:rsid w:val="59104726"/>
    <w:rsid w:val="5910EA31"/>
    <w:rsid w:val="5924DEE6"/>
    <w:rsid w:val="59571D79"/>
    <w:rsid w:val="5960A562"/>
    <w:rsid w:val="59780EA4"/>
    <w:rsid w:val="5992DAAF"/>
    <w:rsid w:val="599E3E95"/>
    <w:rsid w:val="59A2313F"/>
    <w:rsid w:val="59B85D43"/>
    <w:rsid w:val="59C30B8F"/>
    <w:rsid w:val="59C577B1"/>
    <w:rsid w:val="59E137BB"/>
    <w:rsid w:val="59F499C7"/>
    <w:rsid w:val="5A164CA2"/>
    <w:rsid w:val="5A43B7BD"/>
    <w:rsid w:val="5A6A4FAF"/>
    <w:rsid w:val="5A7DE64C"/>
    <w:rsid w:val="5A85457D"/>
    <w:rsid w:val="5A922232"/>
    <w:rsid w:val="5AA9C53A"/>
    <w:rsid w:val="5AAE0C04"/>
    <w:rsid w:val="5ACCBA7C"/>
    <w:rsid w:val="5ADE5C5C"/>
    <w:rsid w:val="5AE270D7"/>
    <w:rsid w:val="5AF3B728"/>
    <w:rsid w:val="5B07AE1C"/>
    <w:rsid w:val="5B936500"/>
    <w:rsid w:val="5B93D824"/>
    <w:rsid w:val="5B9F8BE8"/>
    <w:rsid w:val="5BA51AE7"/>
    <w:rsid w:val="5BA641DE"/>
    <w:rsid w:val="5BACE4B8"/>
    <w:rsid w:val="5BDE1924"/>
    <w:rsid w:val="5BDEFDDF"/>
    <w:rsid w:val="5C057EEA"/>
    <w:rsid w:val="5C26A05E"/>
    <w:rsid w:val="5C4FD56E"/>
    <w:rsid w:val="5C5C51D6"/>
    <w:rsid w:val="5C811BC2"/>
    <w:rsid w:val="5C91F1F2"/>
    <w:rsid w:val="5D06C4EB"/>
    <w:rsid w:val="5D073879"/>
    <w:rsid w:val="5D0A2FFD"/>
    <w:rsid w:val="5D308514"/>
    <w:rsid w:val="5D3BAADB"/>
    <w:rsid w:val="5D531DD2"/>
    <w:rsid w:val="5D6EF03E"/>
    <w:rsid w:val="5D8ED10D"/>
    <w:rsid w:val="5D90B660"/>
    <w:rsid w:val="5DDE719F"/>
    <w:rsid w:val="5E0FB5EB"/>
    <w:rsid w:val="5E2302F7"/>
    <w:rsid w:val="5E35383C"/>
    <w:rsid w:val="5E43B32D"/>
    <w:rsid w:val="5E4B8F58"/>
    <w:rsid w:val="5E82F8A7"/>
    <w:rsid w:val="5E9F5D22"/>
    <w:rsid w:val="5EAABB23"/>
    <w:rsid w:val="5EB4A63D"/>
    <w:rsid w:val="5EE225C9"/>
    <w:rsid w:val="5EE876F1"/>
    <w:rsid w:val="5F3ACADD"/>
    <w:rsid w:val="5F3DEFD7"/>
    <w:rsid w:val="5F4D2E13"/>
    <w:rsid w:val="5F526106"/>
    <w:rsid w:val="5F54D6FA"/>
    <w:rsid w:val="5F5D02AD"/>
    <w:rsid w:val="5F627735"/>
    <w:rsid w:val="5F6FD087"/>
    <w:rsid w:val="5F88C71C"/>
    <w:rsid w:val="5F94A0BE"/>
    <w:rsid w:val="5FB46D37"/>
    <w:rsid w:val="5FBBB7B2"/>
    <w:rsid w:val="5FC7284B"/>
    <w:rsid w:val="5FD8BDDD"/>
    <w:rsid w:val="60050C30"/>
    <w:rsid w:val="6013CE75"/>
    <w:rsid w:val="60214E0D"/>
    <w:rsid w:val="60310539"/>
    <w:rsid w:val="60535ACD"/>
    <w:rsid w:val="6066D623"/>
    <w:rsid w:val="6070F2D5"/>
    <w:rsid w:val="6094AB70"/>
    <w:rsid w:val="60A291CA"/>
    <w:rsid w:val="60AA35D1"/>
    <w:rsid w:val="60B34CBC"/>
    <w:rsid w:val="60B9D0E1"/>
    <w:rsid w:val="60C5DF80"/>
    <w:rsid w:val="60DF1E08"/>
    <w:rsid w:val="611BFC16"/>
    <w:rsid w:val="61245399"/>
    <w:rsid w:val="612A17B6"/>
    <w:rsid w:val="6162F8AC"/>
    <w:rsid w:val="61811650"/>
    <w:rsid w:val="61812DCA"/>
    <w:rsid w:val="61D2576F"/>
    <w:rsid w:val="61D4746D"/>
    <w:rsid w:val="61E21E3C"/>
    <w:rsid w:val="62257C28"/>
    <w:rsid w:val="626BB9FF"/>
    <w:rsid w:val="62763A09"/>
    <w:rsid w:val="6287E209"/>
    <w:rsid w:val="628E6647"/>
    <w:rsid w:val="62DF9422"/>
    <w:rsid w:val="62EE5598"/>
    <w:rsid w:val="62EEBA3F"/>
    <w:rsid w:val="631D7B9E"/>
    <w:rsid w:val="6325009E"/>
    <w:rsid w:val="632EE054"/>
    <w:rsid w:val="63491385"/>
    <w:rsid w:val="63D4E9B1"/>
    <w:rsid w:val="63DCDB94"/>
    <w:rsid w:val="63DF440C"/>
    <w:rsid w:val="64539CD8"/>
    <w:rsid w:val="646BA0C7"/>
    <w:rsid w:val="64BBD725"/>
    <w:rsid w:val="64C9F1FF"/>
    <w:rsid w:val="64EC3132"/>
    <w:rsid w:val="650F87D7"/>
    <w:rsid w:val="6519D553"/>
    <w:rsid w:val="651F27A6"/>
    <w:rsid w:val="65682AAB"/>
    <w:rsid w:val="65A01072"/>
    <w:rsid w:val="65A07317"/>
    <w:rsid w:val="65CB99E7"/>
    <w:rsid w:val="65EF6D39"/>
    <w:rsid w:val="66245FF5"/>
    <w:rsid w:val="6677BBAD"/>
    <w:rsid w:val="66947ED4"/>
    <w:rsid w:val="6697DF4E"/>
    <w:rsid w:val="66A57FCB"/>
    <w:rsid w:val="66C3D619"/>
    <w:rsid w:val="66C45C0A"/>
    <w:rsid w:val="66C865F6"/>
    <w:rsid w:val="66F252F8"/>
    <w:rsid w:val="6708C95E"/>
    <w:rsid w:val="672EA4EF"/>
    <w:rsid w:val="67367506"/>
    <w:rsid w:val="673988F0"/>
    <w:rsid w:val="677A74EC"/>
    <w:rsid w:val="677BA661"/>
    <w:rsid w:val="67AA64C6"/>
    <w:rsid w:val="67AFE3AD"/>
    <w:rsid w:val="67C3CE69"/>
    <w:rsid w:val="67D23A30"/>
    <w:rsid w:val="681EBE9E"/>
    <w:rsid w:val="684896B1"/>
    <w:rsid w:val="685531ED"/>
    <w:rsid w:val="68799C42"/>
    <w:rsid w:val="688237EC"/>
    <w:rsid w:val="688A7543"/>
    <w:rsid w:val="6892A13B"/>
    <w:rsid w:val="68B24C6B"/>
    <w:rsid w:val="68D72416"/>
    <w:rsid w:val="68DB6125"/>
    <w:rsid w:val="69036947"/>
    <w:rsid w:val="69173F67"/>
    <w:rsid w:val="691776C2"/>
    <w:rsid w:val="691EA7E4"/>
    <w:rsid w:val="69628C39"/>
    <w:rsid w:val="6998408F"/>
    <w:rsid w:val="69B1D290"/>
    <w:rsid w:val="69C069CD"/>
    <w:rsid w:val="69DE9D5A"/>
    <w:rsid w:val="69FEE6EF"/>
    <w:rsid w:val="6A021ABA"/>
    <w:rsid w:val="6A1815D8"/>
    <w:rsid w:val="6A34F46F"/>
    <w:rsid w:val="6A387C9A"/>
    <w:rsid w:val="6A3C2A55"/>
    <w:rsid w:val="6A41CD44"/>
    <w:rsid w:val="6A61CD84"/>
    <w:rsid w:val="6A6A19FC"/>
    <w:rsid w:val="6A79CB91"/>
    <w:rsid w:val="6A839105"/>
    <w:rsid w:val="6A840B8B"/>
    <w:rsid w:val="6ABC4243"/>
    <w:rsid w:val="6AC39697"/>
    <w:rsid w:val="6AD6BBED"/>
    <w:rsid w:val="6ADD402B"/>
    <w:rsid w:val="6B015B8F"/>
    <w:rsid w:val="6B1641C8"/>
    <w:rsid w:val="6B1B1E38"/>
    <w:rsid w:val="6B29F0EA"/>
    <w:rsid w:val="6B3B8226"/>
    <w:rsid w:val="6B52CB09"/>
    <w:rsid w:val="6B926FD1"/>
    <w:rsid w:val="6C4D135C"/>
    <w:rsid w:val="6C587AC0"/>
    <w:rsid w:val="6C6664CD"/>
    <w:rsid w:val="6C69D3A2"/>
    <w:rsid w:val="6C6D880A"/>
    <w:rsid w:val="6CBC03C0"/>
    <w:rsid w:val="6CCDB3F9"/>
    <w:rsid w:val="6D05E208"/>
    <w:rsid w:val="6D192DA6"/>
    <w:rsid w:val="6D1D4BFB"/>
    <w:rsid w:val="6D3442E3"/>
    <w:rsid w:val="6D42C52E"/>
    <w:rsid w:val="6D4D46B1"/>
    <w:rsid w:val="6D57153E"/>
    <w:rsid w:val="6D5FFDE8"/>
    <w:rsid w:val="6D68AF4D"/>
    <w:rsid w:val="6D890258"/>
    <w:rsid w:val="6D892414"/>
    <w:rsid w:val="6DA34E98"/>
    <w:rsid w:val="6DA614A6"/>
    <w:rsid w:val="6DAD1ECB"/>
    <w:rsid w:val="6DAFDBE3"/>
    <w:rsid w:val="6DE8F609"/>
    <w:rsid w:val="6E0B4479"/>
    <w:rsid w:val="6E111495"/>
    <w:rsid w:val="6E17DAB6"/>
    <w:rsid w:val="6E5E95D9"/>
    <w:rsid w:val="6E602BA4"/>
    <w:rsid w:val="6E7D5441"/>
    <w:rsid w:val="6E9F90B9"/>
    <w:rsid w:val="6ED5405A"/>
    <w:rsid w:val="6EE8F745"/>
    <w:rsid w:val="6F4F83E6"/>
    <w:rsid w:val="6F7E4A3F"/>
    <w:rsid w:val="6F921CF5"/>
    <w:rsid w:val="6FA1F706"/>
    <w:rsid w:val="6FABDF39"/>
    <w:rsid w:val="6FAF7337"/>
    <w:rsid w:val="6FB8C94A"/>
    <w:rsid w:val="6FBF7C4D"/>
    <w:rsid w:val="6FFDEA31"/>
    <w:rsid w:val="70057109"/>
    <w:rsid w:val="700FE1FF"/>
    <w:rsid w:val="702DF6F7"/>
    <w:rsid w:val="70593ED3"/>
    <w:rsid w:val="70617F05"/>
    <w:rsid w:val="706E8A8F"/>
    <w:rsid w:val="7070EA15"/>
    <w:rsid w:val="709B13FD"/>
    <w:rsid w:val="70A7E4BF"/>
    <w:rsid w:val="710002DC"/>
    <w:rsid w:val="71350E75"/>
    <w:rsid w:val="7149E570"/>
    <w:rsid w:val="717D38AB"/>
    <w:rsid w:val="71A5BD18"/>
    <w:rsid w:val="71AC7887"/>
    <w:rsid w:val="71C6AAC2"/>
    <w:rsid w:val="71D23DDF"/>
    <w:rsid w:val="71EA0197"/>
    <w:rsid w:val="71FC1433"/>
    <w:rsid w:val="7205CF79"/>
    <w:rsid w:val="722ABF94"/>
    <w:rsid w:val="722E25C3"/>
    <w:rsid w:val="723A378C"/>
    <w:rsid w:val="723F7A6F"/>
    <w:rsid w:val="728E07AB"/>
    <w:rsid w:val="72A0C7BD"/>
    <w:rsid w:val="72AFF2AD"/>
    <w:rsid w:val="72C500D4"/>
    <w:rsid w:val="72C69689"/>
    <w:rsid w:val="72CA1E5A"/>
    <w:rsid w:val="72DF926E"/>
    <w:rsid w:val="72E0BEAF"/>
    <w:rsid w:val="731902BB"/>
    <w:rsid w:val="732B419A"/>
    <w:rsid w:val="7342648E"/>
    <w:rsid w:val="73572A01"/>
    <w:rsid w:val="735CD446"/>
    <w:rsid w:val="73728835"/>
    <w:rsid w:val="737DE690"/>
    <w:rsid w:val="73A0500E"/>
    <w:rsid w:val="73A15A1E"/>
    <w:rsid w:val="74289B5D"/>
    <w:rsid w:val="744360EE"/>
    <w:rsid w:val="7465EB91"/>
    <w:rsid w:val="7478E36E"/>
    <w:rsid w:val="74825750"/>
    <w:rsid w:val="749BAABF"/>
    <w:rsid w:val="74D12995"/>
    <w:rsid w:val="74DB5863"/>
    <w:rsid w:val="74DC727D"/>
    <w:rsid w:val="7502F536"/>
    <w:rsid w:val="75138799"/>
    <w:rsid w:val="7581383A"/>
    <w:rsid w:val="75902B5C"/>
    <w:rsid w:val="75A610F1"/>
    <w:rsid w:val="75DE8F82"/>
    <w:rsid w:val="75F6DF67"/>
    <w:rsid w:val="75F910F1"/>
    <w:rsid w:val="7605C6D9"/>
    <w:rsid w:val="763360C5"/>
    <w:rsid w:val="7644AC88"/>
    <w:rsid w:val="7650A37D"/>
    <w:rsid w:val="765174E8"/>
    <w:rsid w:val="7655B1D6"/>
    <w:rsid w:val="7658DAF3"/>
    <w:rsid w:val="76A6B887"/>
    <w:rsid w:val="76B0D11C"/>
    <w:rsid w:val="76B5FF53"/>
    <w:rsid w:val="76CF6001"/>
    <w:rsid w:val="76D5DAB3"/>
    <w:rsid w:val="76DD8CA6"/>
    <w:rsid w:val="76E4186B"/>
    <w:rsid w:val="76F081B5"/>
    <w:rsid w:val="772C9FD4"/>
    <w:rsid w:val="7732FBB2"/>
    <w:rsid w:val="775178B8"/>
    <w:rsid w:val="776A0A3A"/>
    <w:rsid w:val="77A31AED"/>
    <w:rsid w:val="77BF971F"/>
    <w:rsid w:val="77E5CE44"/>
    <w:rsid w:val="7824E742"/>
    <w:rsid w:val="78286DB9"/>
    <w:rsid w:val="783E58FD"/>
    <w:rsid w:val="786BAF00"/>
    <w:rsid w:val="78A59201"/>
    <w:rsid w:val="78B79E22"/>
    <w:rsid w:val="78B9ADCA"/>
    <w:rsid w:val="78F1DD3D"/>
    <w:rsid w:val="7926CBEF"/>
    <w:rsid w:val="792E42C0"/>
    <w:rsid w:val="794C4984"/>
    <w:rsid w:val="7956A223"/>
    <w:rsid w:val="79935AE2"/>
    <w:rsid w:val="79BA6916"/>
    <w:rsid w:val="79CD0C7A"/>
    <w:rsid w:val="7A052B7C"/>
    <w:rsid w:val="7A0615A6"/>
    <w:rsid w:val="7A08F718"/>
    <w:rsid w:val="7A0FD43D"/>
    <w:rsid w:val="7A1A2E58"/>
    <w:rsid w:val="7A202C0A"/>
    <w:rsid w:val="7A4234E5"/>
    <w:rsid w:val="7A482E74"/>
    <w:rsid w:val="7A487B37"/>
    <w:rsid w:val="7A52659B"/>
    <w:rsid w:val="7A57E41D"/>
    <w:rsid w:val="7ACA508A"/>
    <w:rsid w:val="7B12C494"/>
    <w:rsid w:val="7B237032"/>
    <w:rsid w:val="7B5AF99D"/>
    <w:rsid w:val="7B6B2169"/>
    <w:rsid w:val="7B9B2C9A"/>
    <w:rsid w:val="7BB4E98B"/>
    <w:rsid w:val="7BC6FFBE"/>
    <w:rsid w:val="7BEC2D8B"/>
    <w:rsid w:val="7BECE864"/>
    <w:rsid w:val="7C0479A4"/>
    <w:rsid w:val="7C58A3BF"/>
    <w:rsid w:val="7C8E5815"/>
    <w:rsid w:val="7CB8FF2D"/>
    <w:rsid w:val="7CE66CD3"/>
    <w:rsid w:val="7CF0EC14"/>
    <w:rsid w:val="7D294823"/>
    <w:rsid w:val="7D866526"/>
    <w:rsid w:val="7DE6828C"/>
    <w:rsid w:val="7DFDD897"/>
    <w:rsid w:val="7DFE5BA3"/>
    <w:rsid w:val="7E107434"/>
    <w:rsid w:val="7E1E6BDC"/>
    <w:rsid w:val="7E4F661A"/>
    <w:rsid w:val="7E5F8D04"/>
    <w:rsid w:val="7E6E8E68"/>
    <w:rsid w:val="7EA7A56C"/>
    <w:rsid w:val="7EBB5310"/>
    <w:rsid w:val="7EE45794"/>
    <w:rsid w:val="7F19B184"/>
    <w:rsid w:val="7F214985"/>
    <w:rsid w:val="7F2DC84B"/>
    <w:rsid w:val="7F3AF683"/>
    <w:rsid w:val="7F63E148"/>
    <w:rsid w:val="7F68D7DE"/>
    <w:rsid w:val="7FCA8D97"/>
    <w:rsid w:val="7FE758E0"/>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1C7EBE"/>
  <w15:chartTrackingRefBased/>
  <w15:docId w15:val="{A26205B8-6F40-4E67-BEF6-B6BE445F4F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fr-FR" w:eastAsia="en-US" w:bidi="ar-SA"/>
      </w:rPr>
    </w:rPrDefault>
    <w:pPrDefault/>
  </w:docDefaults>
  <w:latentStyles w:defLockedState="0" w:defUIPriority="99" w:defSemiHidden="0" w:defUnhideWhenUsed="0" w:defQFormat="0" w:count="375">
    <w:lsdException w:name="Normal" w:uiPriority="0" w:qFormat="1"/>
    <w:lsdException w:name="heading 1" w:uiPriority="3" w:qFormat="1"/>
    <w:lsdException w:name="heading 2" w:semiHidden="1" w:uiPriority="3" w:unhideWhenUsed="1" w:qFormat="1"/>
    <w:lsdException w:name="heading 3" w:semiHidden="1" w:uiPriority="3" w:unhideWhenUsed="1" w:qFormat="1"/>
    <w:lsdException w:name="heading 4" w:semiHidden="1" w:uiPriority="3" w:unhideWhenUsed="1" w:qFormat="1"/>
    <w:lsdException w:name="heading 5" w:semiHidden="1" w:uiPriority="3" w:unhideWhenUsed="1" w:qFormat="1"/>
    <w:lsdException w:name="heading 6" w:semiHidden="1" w:uiPriority="3"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2"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2"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54EE2"/>
    <w:pPr>
      <w:spacing w:after="120"/>
      <w:jc w:val="both"/>
    </w:pPr>
    <w:rPr>
      <w:sz w:val="20"/>
    </w:rPr>
  </w:style>
  <w:style w:type="paragraph" w:styleId="Titre1">
    <w:name w:val="heading 1"/>
    <w:aliases w:val="M-Titre 1,CHAPITRE,ARTICLE,T1,CHAP1,TITRE1,Titre 1-Grand titre,Titre11,Titre 1-Grand titre1,Titre12,Titre 1-Grand titre2,Titre 1-Grand titre3,Titre13,Titre 1-Grand titre4,Titre14,Titre 1-Grand titre5,Titre15,Titre 1-Grand titre6,Titre16,jyf1,I"/>
    <w:basedOn w:val="Normal"/>
    <w:next w:val="Titre2"/>
    <w:link w:val="Titre1Car"/>
    <w:uiPriority w:val="3"/>
    <w:qFormat/>
    <w:rsid w:val="009E4135"/>
    <w:pPr>
      <w:keepNext/>
      <w:keepLines/>
      <w:numPr>
        <w:numId w:val="8"/>
      </w:numPr>
      <w:spacing w:before="240"/>
      <w:jc w:val="left"/>
      <w:outlineLvl w:val="0"/>
    </w:pPr>
    <w:rPr>
      <w:rFonts w:asciiTheme="majorHAnsi" w:eastAsiaTheme="majorEastAsia" w:hAnsiTheme="majorHAnsi" w:cstheme="majorBidi"/>
      <w:b/>
      <w:caps/>
      <w:color w:val="008795" w:themeColor="text2"/>
      <w:sz w:val="28"/>
      <w:szCs w:val="36"/>
    </w:rPr>
  </w:style>
  <w:style w:type="paragraph" w:styleId="Titre2">
    <w:name w:val="heading 2"/>
    <w:aliases w:val="M-Titre 2,altb,A,§1.1.,§1.1,CHAP2,Titre 2 - ECOUIS,Titre 2 Car2,Titre 2 Car Car1,Titre 2 Car Car Car,Titre 2 - ECOUIS Car Car Car,Titre 2 - ECOUIS Car Car1,Titre 2 Car1 Car,Titre 2 - ECOUIS Car1 Car,TITRE 2,Titre 2 XM,T2,Script MT BOLD,Titre2"/>
    <w:basedOn w:val="Normal"/>
    <w:next w:val="Titre3"/>
    <w:link w:val="Titre2Car"/>
    <w:uiPriority w:val="3"/>
    <w:qFormat/>
    <w:rsid w:val="009E4135"/>
    <w:pPr>
      <w:keepNext/>
      <w:keepLines/>
      <w:numPr>
        <w:ilvl w:val="1"/>
        <w:numId w:val="8"/>
      </w:numPr>
      <w:spacing w:before="240"/>
      <w:jc w:val="left"/>
      <w:outlineLvl w:val="1"/>
    </w:pPr>
    <w:rPr>
      <w:rFonts w:asciiTheme="majorHAnsi" w:eastAsia="Calibri" w:hAnsiTheme="majorHAnsi" w:cstheme="majorBidi"/>
      <w:b/>
      <w:color w:val="008795" w:themeColor="text2"/>
      <w:sz w:val="28"/>
      <w:szCs w:val="32"/>
    </w:rPr>
  </w:style>
  <w:style w:type="paragraph" w:styleId="Titre3">
    <w:name w:val="heading 3"/>
    <w:aliases w:val="Titre 3 Car1,Titre 3 Car Car,Titre 3 Car1 Car Car,Titre 3 Car Car Car Car,Titre 3 Car Car1,M-Titre 3,Titre trois,T3,CHAP3,Titre 3 Car2,Titre 3 Car1 Car Car1,Titre 3 Car Car Car Car1,Titre 3 Car1 Car Car Car Car1,Titre 3 Car Car Car Car Car Car"/>
    <w:basedOn w:val="Normal"/>
    <w:next w:val="Normal"/>
    <w:link w:val="Titre3Car"/>
    <w:uiPriority w:val="3"/>
    <w:qFormat/>
    <w:rsid w:val="009E4135"/>
    <w:pPr>
      <w:keepNext/>
      <w:keepLines/>
      <w:numPr>
        <w:ilvl w:val="2"/>
        <w:numId w:val="8"/>
      </w:numPr>
      <w:spacing w:before="120"/>
      <w:jc w:val="left"/>
      <w:outlineLvl w:val="2"/>
    </w:pPr>
    <w:rPr>
      <w:rFonts w:asciiTheme="majorHAnsi" w:eastAsiaTheme="majorEastAsia" w:hAnsiTheme="majorHAnsi" w:cstheme="majorBidi"/>
      <w:color w:val="008795" w:themeColor="text2"/>
      <w:sz w:val="28"/>
      <w:szCs w:val="28"/>
    </w:rPr>
  </w:style>
  <w:style w:type="paragraph" w:styleId="Titre4">
    <w:name w:val="heading 4"/>
    <w:aliases w:val="M-Titre 4,heading 4,§1.1.1.1., GIRUS_Niveau 4,§1.1.1.1,Titre4,I.1.1.1.,Niveau 4,T4,Sous-Section,Titre 4-1.1.1.1-Titre 4,GIRUS_Niveau 4,Titre pad 4,Titre 4-automatique,Car,Titre 4metz,Titre 4 Car Car Car Car Car,Titre général,NIVEAU 4,Ptitre4,D"/>
    <w:basedOn w:val="Normal"/>
    <w:next w:val="Normal"/>
    <w:link w:val="Titre4Car"/>
    <w:uiPriority w:val="3"/>
    <w:qFormat/>
    <w:rsid w:val="009E4135"/>
    <w:pPr>
      <w:keepNext/>
      <w:keepLines/>
      <w:numPr>
        <w:ilvl w:val="3"/>
        <w:numId w:val="8"/>
      </w:numPr>
      <w:spacing w:before="120" w:after="40"/>
      <w:jc w:val="left"/>
      <w:outlineLvl w:val="3"/>
    </w:pPr>
    <w:rPr>
      <w:rFonts w:asciiTheme="majorHAnsi" w:eastAsiaTheme="majorEastAsia" w:hAnsiTheme="majorHAnsi" w:cstheme="majorBidi"/>
      <w:b/>
      <w:sz w:val="24"/>
      <w:szCs w:val="24"/>
    </w:rPr>
  </w:style>
  <w:style w:type="paragraph" w:styleId="Titre5">
    <w:name w:val="heading 5"/>
    <w:aliases w:val="M-Titre 5,rappel sommaire,d_lib.,mh2,Module heading 2,h5,Modalit_,H5,Niveau 5,Niveau5,Contrat 5,sous titre 1,délib.,Modalité,PetitArticle,Titre 4 : Titre Phase,E,Titre5,liste tiret,altN,Titre 5 miniscules,PG 1,5-Titre 5,l5,hm,Bloc"/>
    <w:basedOn w:val="Normal"/>
    <w:next w:val="Normal"/>
    <w:link w:val="Titre5Car"/>
    <w:uiPriority w:val="3"/>
    <w:qFormat/>
    <w:rsid w:val="009E4135"/>
    <w:pPr>
      <w:keepNext/>
      <w:keepLines/>
      <w:numPr>
        <w:ilvl w:val="4"/>
        <w:numId w:val="8"/>
      </w:numPr>
      <w:spacing w:before="40"/>
      <w:ind w:firstLine="0"/>
      <w:jc w:val="left"/>
      <w:outlineLvl w:val="4"/>
    </w:pPr>
    <w:rPr>
      <w:rFonts w:asciiTheme="majorHAnsi" w:eastAsiaTheme="majorEastAsia" w:hAnsiTheme="majorHAnsi" w:cstheme="majorBidi"/>
      <w:caps/>
    </w:rPr>
  </w:style>
  <w:style w:type="paragraph" w:styleId="Titre6">
    <w:name w:val="heading 6"/>
    <w:aliases w:val="Mini titre,Citations,cnp,Caption number (page-wide),Modalit_s en colonnes,H6,Niveau 6,Niveau6,h6,Modalités en colonnes,sous-article,l6,hsm,L6,heading 6,Bullet list,6 not used in DICO,not used 6,Titre 1.1.1.1.1.1,Tit 6"/>
    <w:basedOn w:val="Normal"/>
    <w:next w:val="Normal"/>
    <w:link w:val="Titre6Car"/>
    <w:uiPriority w:val="3"/>
    <w:qFormat/>
    <w:rsid w:val="00B632C3"/>
    <w:pPr>
      <w:keepNext/>
      <w:keepLines/>
      <w:numPr>
        <w:ilvl w:val="5"/>
        <w:numId w:val="9"/>
      </w:numPr>
      <w:spacing w:before="40"/>
      <w:jc w:val="left"/>
      <w:outlineLvl w:val="5"/>
    </w:pPr>
    <w:rPr>
      <w:rFonts w:asciiTheme="majorHAnsi" w:eastAsiaTheme="majorEastAsia" w:hAnsiTheme="majorHAnsi" w:cstheme="majorBidi"/>
      <w:i/>
      <w:iCs/>
      <w:caps/>
      <w:color w:val="003333" w:themeColor="accent1" w:themeShade="80"/>
    </w:rPr>
  </w:style>
  <w:style w:type="paragraph" w:styleId="Titre7">
    <w:name w:val="heading 7"/>
    <w:aliases w:val="H7,Niveau 7,Niveau7,h7"/>
    <w:basedOn w:val="Normal"/>
    <w:next w:val="Normal"/>
    <w:link w:val="Titre7Car"/>
    <w:qFormat/>
    <w:rsid w:val="00B632C3"/>
    <w:pPr>
      <w:keepNext/>
      <w:keepLines/>
      <w:numPr>
        <w:ilvl w:val="6"/>
        <w:numId w:val="9"/>
      </w:numPr>
      <w:spacing w:before="40"/>
      <w:jc w:val="left"/>
      <w:outlineLvl w:val="6"/>
    </w:pPr>
    <w:rPr>
      <w:rFonts w:asciiTheme="majorHAnsi" w:eastAsiaTheme="majorEastAsia" w:hAnsiTheme="majorHAnsi" w:cstheme="majorBidi"/>
      <w:b/>
      <w:bCs/>
      <w:color w:val="003333" w:themeColor="accent1" w:themeShade="80"/>
    </w:rPr>
  </w:style>
  <w:style w:type="paragraph" w:styleId="Titre8">
    <w:name w:val="heading 8"/>
    <w:basedOn w:val="Normal"/>
    <w:next w:val="Normal"/>
    <w:link w:val="Titre8Car"/>
    <w:unhideWhenUsed/>
    <w:qFormat/>
    <w:rsid w:val="00B632C3"/>
    <w:pPr>
      <w:keepNext/>
      <w:keepLines/>
      <w:numPr>
        <w:ilvl w:val="7"/>
        <w:numId w:val="7"/>
      </w:numPr>
      <w:tabs>
        <w:tab w:val="num" w:pos="360"/>
      </w:tabs>
      <w:spacing w:before="40"/>
      <w:jc w:val="left"/>
      <w:outlineLvl w:val="7"/>
    </w:pPr>
    <w:rPr>
      <w:rFonts w:asciiTheme="majorHAnsi" w:eastAsiaTheme="majorEastAsia" w:hAnsiTheme="majorHAnsi" w:cstheme="majorBidi"/>
      <w:b/>
      <w:bCs/>
      <w:i/>
      <w:iCs/>
      <w:color w:val="003333" w:themeColor="accent1" w:themeShade="80"/>
    </w:rPr>
  </w:style>
  <w:style w:type="paragraph" w:styleId="Titre9">
    <w:name w:val="heading 9"/>
    <w:basedOn w:val="Normal"/>
    <w:next w:val="Normal"/>
    <w:link w:val="Titre9Car"/>
    <w:unhideWhenUsed/>
    <w:qFormat/>
    <w:rsid w:val="00B632C3"/>
    <w:pPr>
      <w:keepNext/>
      <w:keepLines/>
      <w:spacing w:before="40"/>
      <w:ind w:left="6480" w:hanging="360"/>
      <w:jc w:val="left"/>
      <w:outlineLvl w:val="8"/>
    </w:pPr>
    <w:rPr>
      <w:rFonts w:asciiTheme="majorHAnsi" w:eastAsiaTheme="majorEastAsia" w:hAnsiTheme="majorHAnsi" w:cstheme="majorBidi"/>
      <w:i/>
      <w:iCs/>
      <w:color w:val="003333" w:themeColor="accent1" w:themeShade="80"/>
      <w:sz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M-Titre 1 Car,CHAPITRE Car,ARTICLE Car,T1 Car,CHAP1 Car,TITRE1 Car,Titre 1-Grand titre Car,Titre11 Car,Titre 1-Grand titre1 Car,Titre12 Car,Titre 1-Grand titre2 Car,Titre 1-Grand titre3 Car,Titre13 Car,Titre 1-Grand titre4 Car,Titre14 Car"/>
    <w:basedOn w:val="Policepardfaut"/>
    <w:link w:val="Titre1"/>
    <w:uiPriority w:val="3"/>
    <w:rsid w:val="009E4135"/>
    <w:rPr>
      <w:rFonts w:asciiTheme="majorHAnsi" w:eastAsiaTheme="majorEastAsia" w:hAnsiTheme="majorHAnsi" w:cstheme="majorBidi"/>
      <w:b/>
      <w:caps/>
      <w:color w:val="008795" w:themeColor="text2"/>
      <w:sz w:val="28"/>
      <w:szCs w:val="36"/>
    </w:rPr>
  </w:style>
  <w:style w:type="character" w:customStyle="1" w:styleId="Titre2Car">
    <w:name w:val="Titre 2 Car"/>
    <w:aliases w:val="M-Titre 2 Car,altb Car,A Car,§1.1. Car,§1.1 Car,CHAP2 Car,Titre 2 - ECOUIS Car,Titre 2 Car2 Car,Titre 2 Car Car1 Car,Titre 2 Car Car Car Car,Titre 2 - ECOUIS Car Car Car Car,Titre 2 - ECOUIS Car Car1 Car,Titre 2 Car1 Car Car,TITRE 2 Car"/>
    <w:basedOn w:val="Policepardfaut"/>
    <w:link w:val="Titre2"/>
    <w:rsid w:val="009E4135"/>
    <w:rPr>
      <w:rFonts w:asciiTheme="majorHAnsi" w:eastAsia="Calibri" w:hAnsiTheme="majorHAnsi" w:cstheme="majorBidi"/>
      <w:b/>
      <w:color w:val="008795" w:themeColor="text2"/>
      <w:sz w:val="28"/>
      <w:szCs w:val="32"/>
    </w:rPr>
  </w:style>
  <w:style w:type="character" w:customStyle="1" w:styleId="Titre3Car">
    <w:name w:val="Titre 3 Car"/>
    <w:aliases w:val="Titre 3 Car1 Car,Titre 3 Car Car Car,Titre 3 Car1 Car Car Car,Titre 3 Car Car Car Car Car,Titre 3 Car Car1 Car,M-Titre 3 Car,Titre trois Car,T3 Car,CHAP3 Car,Titre 3 Car2 Car,Titre 3 Car1 Car Car1 Car,Titre 3 Car Car Car Car1 Car"/>
    <w:basedOn w:val="Policepardfaut"/>
    <w:link w:val="Titre3"/>
    <w:rsid w:val="009E4135"/>
    <w:rPr>
      <w:rFonts w:asciiTheme="majorHAnsi" w:eastAsiaTheme="majorEastAsia" w:hAnsiTheme="majorHAnsi" w:cstheme="majorBidi"/>
      <w:color w:val="008795" w:themeColor="text2"/>
      <w:sz w:val="28"/>
      <w:szCs w:val="28"/>
    </w:rPr>
  </w:style>
  <w:style w:type="character" w:customStyle="1" w:styleId="Titre4Car">
    <w:name w:val="Titre 4 Car"/>
    <w:aliases w:val="M-Titre 4 Car,heading 4 Car,§1.1.1.1. Car, GIRUS_Niveau 4 Car,§1.1.1.1 Car,Titre4 Car,I.1.1.1. Car,Niveau 4 Car,T4 Car,Sous-Section Car,Titre 4-1.1.1.1-Titre 4 Car,GIRUS_Niveau 4 Car,Titre pad 4 Car,Titre 4-automatique Car,Car Car,D Car"/>
    <w:basedOn w:val="Policepardfaut"/>
    <w:link w:val="Titre4"/>
    <w:rsid w:val="009E4135"/>
    <w:rPr>
      <w:rFonts w:asciiTheme="majorHAnsi" w:eastAsiaTheme="majorEastAsia" w:hAnsiTheme="majorHAnsi" w:cstheme="majorBidi"/>
      <w:b/>
      <w:sz w:val="24"/>
      <w:szCs w:val="24"/>
    </w:rPr>
  </w:style>
  <w:style w:type="character" w:customStyle="1" w:styleId="Titre5Car">
    <w:name w:val="Titre 5 Car"/>
    <w:aliases w:val="M-Titre 5 Car,rappel sommaire Car,d_lib. Car,mh2 Car,Module heading 2 Car,h5 Car,Modalit_ Car,H5 Car,Niveau 5 Car,Niveau5 Car,Contrat 5 Car,sous titre 1 Car,délib. Car,Modalité Car,PetitArticle Car,Titre 4 : Titre Phase Car,E Car,Titre5 Car"/>
    <w:basedOn w:val="Policepardfaut"/>
    <w:link w:val="Titre5"/>
    <w:uiPriority w:val="3"/>
    <w:rsid w:val="009E4135"/>
    <w:rPr>
      <w:rFonts w:asciiTheme="majorHAnsi" w:eastAsiaTheme="majorEastAsia" w:hAnsiTheme="majorHAnsi" w:cstheme="majorBidi"/>
      <w:caps/>
      <w:sz w:val="20"/>
    </w:rPr>
  </w:style>
  <w:style w:type="character" w:customStyle="1" w:styleId="Titre6Car">
    <w:name w:val="Titre 6 Car"/>
    <w:aliases w:val="Mini titre Car,Citations Car,cnp Car,Caption number (page-wide) Car,Modalit_s en colonnes Car,H6 Car,Niveau 6 Car,Niveau6 Car,h6 Car,Modalités en colonnes Car,sous-article Car,l6 Car,hsm Car,L6 Car,heading 6 Car,Bullet list Car,Tit 6 Car"/>
    <w:basedOn w:val="Policepardfaut"/>
    <w:link w:val="Titre6"/>
    <w:uiPriority w:val="3"/>
    <w:rsid w:val="00B632C3"/>
    <w:rPr>
      <w:rFonts w:asciiTheme="majorHAnsi" w:eastAsiaTheme="majorEastAsia" w:hAnsiTheme="majorHAnsi" w:cstheme="majorBidi"/>
      <w:i/>
      <w:iCs/>
      <w:caps/>
      <w:color w:val="003333" w:themeColor="accent1" w:themeShade="80"/>
      <w:sz w:val="20"/>
    </w:rPr>
  </w:style>
  <w:style w:type="character" w:customStyle="1" w:styleId="Titre7Car">
    <w:name w:val="Titre 7 Car"/>
    <w:aliases w:val="H7 Car,Niveau 7 Car,Niveau7 Car,h7 Car"/>
    <w:basedOn w:val="Policepardfaut"/>
    <w:link w:val="Titre7"/>
    <w:rsid w:val="00B632C3"/>
    <w:rPr>
      <w:rFonts w:asciiTheme="majorHAnsi" w:eastAsiaTheme="majorEastAsia" w:hAnsiTheme="majorHAnsi" w:cstheme="majorBidi"/>
      <w:b/>
      <w:bCs/>
      <w:color w:val="003333" w:themeColor="accent1" w:themeShade="80"/>
      <w:sz w:val="20"/>
    </w:rPr>
  </w:style>
  <w:style w:type="character" w:customStyle="1" w:styleId="Titre8Car">
    <w:name w:val="Titre 8 Car"/>
    <w:basedOn w:val="Policepardfaut"/>
    <w:link w:val="Titre8"/>
    <w:rsid w:val="00B632C3"/>
    <w:rPr>
      <w:rFonts w:asciiTheme="majorHAnsi" w:eastAsiaTheme="majorEastAsia" w:hAnsiTheme="majorHAnsi" w:cstheme="majorBidi"/>
      <w:b/>
      <w:bCs/>
      <w:i/>
      <w:iCs/>
      <w:color w:val="003333" w:themeColor="accent1" w:themeShade="80"/>
      <w:sz w:val="20"/>
    </w:rPr>
  </w:style>
  <w:style w:type="character" w:customStyle="1" w:styleId="Titre9Car">
    <w:name w:val="Titre 9 Car"/>
    <w:basedOn w:val="Policepardfaut"/>
    <w:link w:val="Titre9"/>
    <w:rsid w:val="00B632C3"/>
    <w:rPr>
      <w:rFonts w:asciiTheme="majorHAnsi" w:eastAsiaTheme="majorEastAsia" w:hAnsiTheme="majorHAnsi" w:cstheme="majorBidi"/>
      <w:i/>
      <w:iCs/>
      <w:color w:val="003333" w:themeColor="accent1" w:themeShade="80"/>
    </w:rPr>
  </w:style>
  <w:style w:type="paragraph" w:styleId="Lgende">
    <w:name w:val="caption"/>
    <w:aliases w:val="puce2,tab n4"/>
    <w:basedOn w:val="puce1"/>
    <w:next w:val="Normal"/>
    <w:link w:val="LgendeCar"/>
    <w:uiPriority w:val="99"/>
    <w:unhideWhenUsed/>
    <w:qFormat/>
    <w:rsid w:val="007B4228"/>
    <w:pPr>
      <w:ind w:left="2160"/>
    </w:pPr>
  </w:style>
  <w:style w:type="paragraph" w:styleId="Sansinterligne">
    <w:name w:val="No Spacing"/>
    <w:basedOn w:val="Normal"/>
    <w:link w:val="SansinterligneCar"/>
    <w:uiPriority w:val="1"/>
    <w:rsid w:val="00F930E9"/>
    <w:pPr>
      <w:spacing w:after="0"/>
    </w:pPr>
    <w:rPr>
      <w:szCs w:val="32"/>
    </w:rPr>
  </w:style>
  <w:style w:type="paragraph" w:styleId="En-tte">
    <w:name w:val="header"/>
    <w:basedOn w:val="Normal"/>
    <w:link w:val="En-tteCar"/>
    <w:uiPriority w:val="99"/>
    <w:rsid w:val="00E764D5"/>
    <w:pPr>
      <w:tabs>
        <w:tab w:val="center" w:pos="4536"/>
        <w:tab w:val="right" w:pos="9072"/>
      </w:tabs>
      <w:spacing w:after="0"/>
    </w:pPr>
    <w:rPr>
      <w:sz w:val="18"/>
    </w:rPr>
  </w:style>
  <w:style w:type="character" w:customStyle="1" w:styleId="En-tteCar">
    <w:name w:val="En-tête Car"/>
    <w:basedOn w:val="Policepardfaut"/>
    <w:link w:val="En-tte"/>
    <w:uiPriority w:val="99"/>
    <w:rsid w:val="00E764D5"/>
    <w:rPr>
      <w:sz w:val="18"/>
    </w:rPr>
  </w:style>
  <w:style w:type="paragraph" w:styleId="Pieddepage">
    <w:name w:val="footer"/>
    <w:basedOn w:val="Normal"/>
    <w:link w:val="PieddepageCar"/>
    <w:uiPriority w:val="99"/>
    <w:rsid w:val="00E764D5"/>
    <w:pPr>
      <w:tabs>
        <w:tab w:val="center" w:pos="4536"/>
        <w:tab w:val="right" w:pos="9072"/>
      </w:tabs>
      <w:spacing w:after="0"/>
      <w:jc w:val="center"/>
    </w:pPr>
    <w:rPr>
      <w:noProof/>
      <w:sz w:val="16"/>
    </w:rPr>
  </w:style>
  <w:style w:type="character" w:styleId="lev">
    <w:name w:val="Strong"/>
    <w:basedOn w:val="Policepardfaut"/>
    <w:uiPriority w:val="22"/>
    <w:unhideWhenUsed/>
    <w:qFormat/>
    <w:rsid w:val="00B632C3"/>
    <w:rPr>
      <w:rFonts w:asciiTheme="minorHAnsi" w:hAnsiTheme="minorHAnsi"/>
      <w:b/>
      <w:bCs/>
      <w:color w:val="006666" w:themeColor="accent1"/>
      <w:sz w:val="24"/>
    </w:rPr>
  </w:style>
  <w:style w:type="character" w:styleId="Accentuation">
    <w:name w:val="Emphasis"/>
    <w:basedOn w:val="Policepardfaut"/>
    <w:uiPriority w:val="20"/>
    <w:unhideWhenUsed/>
    <w:qFormat/>
    <w:rsid w:val="00B632C3"/>
    <w:rPr>
      <w:rFonts w:asciiTheme="minorHAnsi" w:hAnsiTheme="minorHAnsi"/>
      <w:b/>
      <w:i w:val="0"/>
      <w:iCs/>
      <w:color w:val="006666" w:themeColor="accent1"/>
      <w:sz w:val="20"/>
    </w:rPr>
  </w:style>
  <w:style w:type="character" w:customStyle="1" w:styleId="PieddepageCar">
    <w:name w:val="Pied de page Car"/>
    <w:basedOn w:val="Policepardfaut"/>
    <w:link w:val="Pieddepage"/>
    <w:uiPriority w:val="99"/>
    <w:rsid w:val="00E764D5"/>
    <w:rPr>
      <w:noProof/>
      <w:sz w:val="16"/>
    </w:rPr>
  </w:style>
  <w:style w:type="paragraph" w:styleId="Citation">
    <w:name w:val="Quote"/>
    <w:basedOn w:val="Normal"/>
    <w:next w:val="Normal"/>
    <w:link w:val="CitationCar"/>
    <w:uiPriority w:val="29"/>
    <w:rsid w:val="003B0850"/>
    <w:rPr>
      <w:rFonts w:cstheme="majorBidi"/>
      <w:i/>
    </w:rPr>
  </w:style>
  <w:style w:type="character" w:customStyle="1" w:styleId="CitationCar">
    <w:name w:val="Citation Car"/>
    <w:basedOn w:val="Policepardfaut"/>
    <w:link w:val="Citation"/>
    <w:uiPriority w:val="29"/>
    <w:rsid w:val="003B0850"/>
    <w:rPr>
      <w:rFonts w:cstheme="majorBidi"/>
      <w:i/>
      <w:sz w:val="24"/>
      <w:szCs w:val="24"/>
    </w:rPr>
  </w:style>
  <w:style w:type="paragraph" w:styleId="Citationintense">
    <w:name w:val="Intense Quote"/>
    <w:basedOn w:val="Normal"/>
    <w:next w:val="Normal"/>
    <w:link w:val="CitationintenseCar"/>
    <w:uiPriority w:val="30"/>
    <w:rsid w:val="003B0850"/>
    <w:pPr>
      <w:ind w:left="720" w:right="720"/>
    </w:pPr>
    <w:rPr>
      <w:rFonts w:cstheme="majorBidi"/>
      <w:b/>
      <w:i/>
    </w:rPr>
  </w:style>
  <w:style w:type="character" w:customStyle="1" w:styleId="CitationintenseCar">
    <w:name w:val="Citation intense Car"/>
    <w:basedOn w:val="Policepardfaut"/>
    <w:link w:val="Citationintense"/>
    <w:uiPriority w:val="30"/>
    <w:rsid w:val="003B0850"/>
    <w:rPr>
      <w:rFonts w:cstheme="majorBidi"/>
      <w:b/>
      <w:i/>
      <w:sz w:val="24"/>
    </w:rPr>
  </w:style>
  <w:style w:type="character" w:styleId="Accentuationlgre">
    <w:name w:val="Subtle Emphasis"/>
    <w:basedOn w:val="Policepardfaut"/>
    <w:uiPriority w:val="19"/>
    <w:unhideWhenUsed/>
    <w:qFormat/>
    <w:rsid w:val="00B632C3"/>
    <w:rPr>
      <w:i/>
      <w:iCs/>
      <w:color w:val="595959" w:themeColor="text1" w:themeTint="A6"/>
    </w:rPr>
  </w:style>
  <w:style w:type="character" w:styleId="Accentuationintense">
    <w:name w:val="Intense Emphasis"/>
    <w:basedOn w:val="Policepardfaut"/>
    <w:uiPriority w:val="21"/>
    <w:unhideWhenUsed/>
    <w:qFormat/>
    <w:rsid w:val="00B632C3"/>
    <w:rPr>
      <w:b/>
      <w:bCs/>
      <w:i/>
      <w:iCs/>
    </w:rPr>
  </w:style>
  <w:style w:type="character" w:styleId="Rfrencelgre">
    <w:name w:val="Subtle Reference"/>
    <w:basedOn w:val="Policepardfaut"/>
    <w:uiPriority w:val="31"/>
    <w:rsid w:val="003B0850"/>
    <w:rPr>
      <w:sz w:val="24"/>
      <w:szCs w:val="24"/>
      <w:u w:val="single"/>
    </w:rPr>
  </w:style>
  <w:style w:type="character" w:styleId="Rfrenceintense">
    <w:name w:val="Intense Reference"/>
    <w:basedOn w:val="Policepardfaut"/>
    <w:uiPriority w:val="32"/>
    <w:rsid w:val="003B0850"/>
    <w:rPr>
      <w:b/>
      <w:sz w:val="24"/>
      <w:u w:val="single"/>
    </w:rPr>
  </w:style>
  <w:style w:type="table" w:styleId="Grilledutableau">
    <w:name w:val="Table Grid"/>
    <w:aliases w:val="ASSENTIO TABLEAU 1,Tableau Inexia"/>
    <w:basedOn w:val="TableauNormal"/>
    <w:uiPriority w:val="59"/>
    <w:rsid w:val="00220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qFormat/>
    <w:rsid w:val="00B632C3"/>
    <w:pPr>
      <w:numPr>
        <w:numId w:val="0"/>
      </w:numPr>
      <w:outlineLvl w:val="9"/>
    </w:pPr>
  </w:style>
  <w:style w:type="paragraph" w:styleId="Paragraphedeliste">
    <w:name w:val="List Paragraph"/>
    <w:aliases w:val="Tab n1,Paragraphe de liste1,Titre1,Tab 1,Paragraphe de liste num,Paragraphe de liste 1,Listes,Liste couleur - Accent 11,lp1,Paragraphe 3,Bullet point_CMN,normal,PADE_liste,texte de base,Liste type 1,Citation 1,Liste H3C,Liste SItéa,l"/>
    <w:basedOn w:val="Normal"/>
    <w:link w:val="ParagraphedelisteCar"/>
    <w:uiPriority w:val="1"/>
    <w:qFormat/>
    <w:rsid w:val="00402170"/>
    <w:pPr>
      <w:spacing w:after="0"/>
      <w:ind w:left="720" w:hanging="360"/>
      <w:contextualSpacing/>
    </w:pPr>
    <w:rPr>
      <w:rFonts w:ascii="Calibri" w:hAnsi="Calibri"/>
      <w:szCs w:val="20"/>
      <w:lang w:eastAsia="fr-FR"/>
    </w:rPr>
  </w:style>
  <w:style w:type="character" w:customStyle="1" w:styleId="ParagraphedelisteCar">
    <w:name w:val="Paragraphe de liste Car"/>
    <w:aliases w:val="Tab n1 Car,Paragraphe de liste1 Car,Titre1 Car,Tab 1 Car,Paragraphe de liste num Car,Paragraphe de liste 1 Car,Listes Car,Liste couleur - Accent 11 Car,lp1 Car,Paragraphe 3 Car,Bullet point_CMN Car,normal Car,PADE_liste Car,l Car"/>
    <w:basedOn w:val="Policepardfaut"/>
    <w:link w:val="Paragraphedeliste"/>
    <w:uiPriority w:val="1"/>
    <w:qFormat/>
    <w:rsid w:val="00402170"/>
    <w:rPr>
      <w:rFonts w:ascii="Calibri" w:hAnsi="Calibri"/>
      <w:sz w:val="20"/>
      <w:szCs w:val="20"/>
      <w:lang w:eastAsia="fr-FR"/>
    </w:rPr>
  </w:style>
  <w:style w:type="paragraph" w:customStyle="1" w:styleId="pieddepage0">
    <w:name w:val="pied de page"/>
    <w:uiPriority w:val="1"/>
    <w:qFormat/>
    <w:rsid w:val="00B632C3"/>
    <w:rPr>
      <w:rFonts w:asciiTheme="majorHAnsi" w:eastAsiaTheme="majorEastAsia" w:hAnsiTheme="majorHAnsi" w:cstheme="majorBidi"/>
      <w:color w:val="000000" w:themeColor="text1"/>
      <w:sz w:val="16"/>
      <w:szCs w:val="16"/>
      <w:lang w:eastAsia="fr-FR"/>
    </w:rPr>
  </w:style>
  <w:style w:type="paragraph" w:styleId="Titre">
    <w:name w:val="Title"/>
    <w:aliases w:val="Tab N2"/>
    <w:basedOn w:val="pieddepage0"/>
    <w:next w:val="Normal"/>
    <w:link w:val="TitreCar"/>
    <w:uiPriority w:val="2"/>
    <w:qFormat/>
    <w:rsid w:val="00B632C3"/>
    <w:rPr>
      <w:rFonts w:ascii="Calibri Light" w:hAnsi="Calibri Light"/>
      <w:b/>
      <w:color w:val="008795" w:themeColor="text2"/>
      <w:sz w:val="28"/>
      <w:szCs w:val="22"/>
    </w:rPr>
  </w:style>
  <w:style w:type="character" w:customStyle="1" w:styleId="TitreCar">
    <w:name w:val="Titre Car"/>
    <w:aliases w:val="Tab N2 Car"/>
    <w:basedOn w:val="Policepardfaut"/>
    <w:link w:val="Titre"/>
    <w:uiPriority w:val="2"/>
    <w:rsid w:val="00B632C3"/>
    <w:rPr>
      <w:rFonts w:ascii="Calibri Light" w:eastAsiaTheme="majorEastAsia" w:hAnsi="Calibri Light" w:cstheme="majorBidi"/>
      <w:b/>
      <w:color w:val="008795" w:themeColor="text2"/>
      <w:sz w:val="28"/>
      <w:lang w:eastAsia="fr-FR"/>
    </w:rPr>
  </w:style>
  <w:style w:type="paragraph" w:styleId="TM1">
    <w:name w:val="toc 1"/>
    <w:basedOn w:val="Normal"/>
    <w:next w:val="Normal"/>
    <w:autoRedefine/>
    <w:uiPriority w:val="39"/>
    <w:unhideWhenUsed/>
    <w:rsid w:val="004A3451"/>
    <w:pPr>
      <w:tabs>
        <w:tab w:val="left" w:pos="440"/>
        <w:tab w:val="right" w:leader="dot" w:pos="10467"/>
      </w:tabs>
      <w:spacing w:before="120"/>
    </w:pPr>
    <w:rPr>
      <w:caps/>
      <w:noProof/>
      <w:color w:val="006666" w:themeColor="accent1"/>
    </w:rPr>
  </w:style>
  <w:style w:type="paragraph" w:styleId="TM2">
    <w:name w:val="toc 2"/>
    <w:basedOn w:val="Normal"/>
    <w:next w:val="Normal"/>
    <w:autoRedefine/>
    <w:uiPriority w:val="39"/>
    <w:unhideWhenUsed/>
    <w:rsid w:val="004A3451"/>
    <w:pPr>
      <w:tabs>
        <w:tab w:val="left" w:pos="880"/>
        <w:tab w:val="right" w:leader="dot" w:pos="10467"/>
      </w:tabs>
      <w:ind w:left="198"/>
    </w:pPr>
    <w:rPr>
      <w:noProof/>
    </w:rPr>
  </w:style>
  <w:style w:type="paragraph" w:styleId="TM3">
    <w:name w:val="toc 3"/>
    <w:basedOn w:val="Normal"/>
    <w:next w:val="Normal"/>
    <w:autoRedefine/>
    <w:uiPriority w:val="39"/>
    <w:unhideWhenUsed/>
    <w:rsid w:val="004A3451"/>
    <w:pPr>
      <w:tabs>
        <w:tab w:val="left" w:pos="993"/>
        <w:tab w:val="right" w:leader="dot" w:pos="10457"/>
      </w:tabs>
      <w:ind w:left="284"/>
    </w:pPr>
    <w:rPr>
      <w:sz w:val="18"/>
    </w:rPr>
  </w:style>
  <w:style w:type="character" w:styleId="Lienhypertexte">
    <w:name w:val="Hyperlink"/>
    <w:basedOn w:val="Policepardfaut"/>
    <w:uiPriority w:val="99"/>
    <w:unhideWhenUsed/>
    <w:rsid w:val="001F23D5"/>
    <w:rPr>
      <w:color w:val="0563C1" w:themeColor="hyperlink"/>
      <w:u w:val="single"/>
    </w:rPr>
  </w:style>
  <w:style w:type="paragraph" w:styleId="Textebrut">
    <w:name w:val="Plain Text"/>
    <w:basedOn w:val="Normal"/>
    <w:link w:val="TextebrutCar"/>
    <w:uiPriority w:val="99"/>
    <w:unhideWhenUsed/>
    <w:qFormat/>
    <w:rsid w:val="00B632C3"/>
    <w:pPr>
      <w:spacing w:after="0"/>
    </w:pPr>
    <w:rPr>
      <w:rFonts w:eastAsiaTheme="minorHAnsi"/>
      <w:sz w:val="22"/>
      <w:szCs w:val="21"/>
    </w:rPr>
  </w:style>
  <w:style w:type="character" w:customStyle="1" w:styleId="TextebrutCar">
    <w:name w:val="Texte brut Car"/>
    <w:basedOn w:val="Policepardfaut"/>
    <w:link w:val="Textebrut"/>
    <w:uiPriority w:val="99"/>
    <w:rsid w:val="00B632C3"/>
    <w:rPr>
      <w:rFonts w:eastAsiaTheme="minorHAnsi"/>
      <w:szCs w:val="21"/>
    </w:rPr>
  </w:style>
  <w:style w:type="paragraph" w:styleId="Textedebulles">
    <w:name w:val="Balloon Text"/>
    <w:basedOn w:val="Normal"/>
    <w:link w:val="TextedebullesCar"/>
    <w:semiHidden/>
    <w:unhideWhenUsed/>
    <w:rsid w:val="000C06E5"/>
    <w:rPr>
      <w:rFonts w:ascii="Segoe UI" w:hAnsi="Segoe UI" w:cs="Segoe UI"/>
      <w:sz w:val="18"/>
      <w:szCs w:val="18"/>
    </w:rPr>
  </w:style>
  <w:style w:type="character" w:customStyle="1" w:styleId="TextedebullesCar">
    <w:name w:val="Texte de bulles Car"/>
    <w:basedOn w:val="Policepardfaut"/>
    <w:link w:val="Textedebulles"/>
    <w:uiPriority w:val="99"/>
    <w:semiHidden/>
    <w:rsid w:val="000C06E5"/>
    <w:rPr>
      <w:rFonts w:ascii="Segoe UI" w:hAnsi="Segoe UI" w:cs="Segoe UI"/>
      <w:sz w:val="18"/>
      <w:szCs w:val="18"/>
    </w:rPr>
  </w:style>
  <w:style w:type="paragraph" w:customStyle="1" w:styleId="Style3">
    <w:name w:val="Style3"/>
    <w:basedOn w:val="Normal"/>
    <w:link w:val="Style3Car"/>
    <w:rsid w:val="00F145D4"/>
    <w:pPr>
      <w:tabs>
        <w:tab w:val="num" w:pos="1492"/>
      </w:tabs>
      <w:spacing w:after="60"/>
      <w:ind w:left="1492" w:hanging="360"/>
    </w:pPr>
    <w:rPr>
      <w:rFonts w:ascii="Calibri" w:eastAsia="Times New Roman" w:hAnsi="Calibri" w:cs="Times New Roman"/>
      <w:szCs w:val="20"/>
      <w:lang w:eastAsia="fr-FR"/>
    </w:rPr>
  </w:style>
  <w:style w:type="paragraph" w:styleId="Sous-titre">
    <w:name w:val="Subtitle"/>
    <w:aliases w:val="Tab N3"/>
    <w:basedOn w:val="Normal"/>
    <w:next w:val="Normal"/>
    <w:link w:val="Sous-titreCar"/>
    <w:uiPriority w:val="2"/>
    <w:qFormat/>
    <w:rsid w:val="00B632C3"/>
    <w:pPr>
      <w:spacing w:after="0"/>
      <w:jc w:val="left"/>
    </w:pPr>
    <w:rPr>
      <w:rFonts w:ascii="Calibri" w:hAnsi="Calibri"/>
      <w:bCs/>
      <w:sz w:val="28"/>
      <w:szCs w:val="20"/>
      <w:lang w:eastAsia="fr-FR"/>
    </w:rPr>
  </w:style>
  <w:style w:type="character" w:customStyle="1" w:styleId="Sous-titreCar">
    <w:name w:val="Sous-titre Car"/>
    <w:aliases w:val="Tab N3 Car"/>
    <w:basedOn w:val="Policepardfaut"/>
    <w:link w:val="Sous-titre"/>
    <w:uiPriority w:val="2"/>
    <w:rsid w:val="00B632C3"/>
    <w:rPr>
      <w:rFonts w:ascii="Calibri" w:hAnsi="Calibri"/>
      <w:bCs/>
      <w:sz w:val="28"/>
      <w:szCs w:val="20"/>
      <w:lang w:eastAsia="fr-FR"/>
    </w:rPr>
  </w:style>
  <w:style w:type="character" w:customStyle="1" w:styleId="LgendeCar">
    <w:name w:val="Légende Car"/>
    <w:aliases w:val="puce2 Car,tab n4 Car"/>
    <w:basedOn w:val="Policepardfaut"/>
    <w:link w:val="Lgende"/>
    <w:uiPriority w:val="99"/>
    <w:rsid w:val="007B4228"/>
    <w:rPr>
      <w:rFonts w:ascii="Calibri" w:hAnsi="Calibri"/>
      <w:sz w:val="20"/>
      <w:szCs w:val="20"/>
      <w:lang w:eastAsia="fr-FR"/>
    </w:rPr>
  </w:style>
  <w:style w:type="character" w:styleId="Titredulivre">
    <w:name w:val="Book Title"/>
    <w:basedOn w:val="Policepardfaut"/>
    <w:uiPriority w:val="33"/>
    <w:unhideWhenUsed/>
    <w:qFormat/>
    <w:rsid w:val="00B632C3"/>
    <w:rPr>
      <w:b/>
      <w:bCs/>
      <w:i/>
      <w:iCs/>
      <w:spacing w:val="5"/>
    </w:rPr>
  </w:style>
  <w:style w:type="character" w:styleId="Numrodepage">
    <w:name w:val="page number"/>
    <w:basedOn w:val="Policepardfaut"/>
    <w:uiPriority w:val="99"/>
    <w:rsid w:val="00D968C5"/>
  </w:style>
  <w:style w:type="paragraph" w:styleId="TM4">
    <w:name w:val="toc 4"/>
    <w:basedOn w:val="Normal"/>
    <w:next w:val="Normal"/>
    <w:uiPriority w:val="39"/>
    <w:rsid w:val="00D968C5"/>
    <w:pPr>
      <w:tabs>
        <w:tab w:val="right" w:leader="dot" w:pos="8505"/>
      </w:tabs>
      <w:spacing w:before="60" w:after="0"/>
      <w:ind w:left="658"/>
    </w:pPr>
    <w:rPr>
      <w:rFonts w:ascii="Calibri" w:eastAsia="Times New Roman" w:hAnsi="Calibri" w:cs="Times New Roman"/>
      <w:b/>
      <w:i/>
      <w:szCs w:val="20"/>
      <w:lang w:eastAsia="fr-FR"/>
    </w:rPr>
  </w:style>
  <w:style w:type="paragraph" w:styleId="Corpsdetexte">
    <w:name w:val="Body Text"/>
    <w:basedOn w:val="Normal"/>
    <w:link w:val="CorpsdetexteCar"/>
    <w:rsid w:val="00D968C5"/>
    <w:pPr>
      <w:spacing w:before="60" w:after="0" w:line="360" w:lineRule="auto"/>
    </w:pPr>
    <w:rPr>
      <w:rFonts w:ascii="Calibri" w:eastAsia="Times New Roman" w:hAnsi="Calibri" w:cs="Times New Roman"/>
      <w:szCs w:val="20"/>
      <w:lang w:eastAsia="fr-FR"/>
    </w:rPr>
  </w:style>
  <w:style w:type="character" w:customStyle="1" w:styleId="CorpsdetexteCar">
    <w:name w:val="Corps de texte Car"/>
    <w:basedOn w:val="Policepardfaut"/>
    <w:link w:val="Corpsdetexte"/>
    <w:rsid w:val="00D968C5"/>
    <w:rPr>
      <w:rFonts w:ascii="Calibri" w:eastAsia="Times New Roman" w:hAnsi="Calibri" w:cs="Times New Roman"/>
      <w:sz w:val="20"/>
      <w:szCs w:val="20"/>
      <w:lang w:eastAsia="fr-FR"/>
    </w:rPr>
  </w:style>
  <w:style w:type="paragraph" w:styleId="Retraitcorpsdetexte">
    <w:name w:val="Body Text Indent"/>
    <w:basedOn w:val="Normal"/>
    <w:link w:val="RetraitcorpsdetexteCar"/>
    <w:rsid w:val="00D968C5"/>
    <w:pPr>
      <w:spacing w:before="60" w:after="0" w:line="360" w:lineRule="auto"/>
      <w:ind w:left="567"/>
    </w:pPr>
    <w:rPr>
      <w:rFonts w:ascii="Calibri" w:eastAsia="Times New Roman" w:hAnsi="Calibri" w:cs="Times New Roman"/>
      <w:szCs w:val="20"/>
      <w:lang w:eastAsia="fr-FR"/>
    </w:rPr>
  </w:style>
  <w:style w:type="character" w:customStyle="1" w:styleId="RetraitcorpsdetexteCar">
    <w:name w:val="Retrait corps de texte Car"/>
    <w:basedOn w:val="Policepardfaut"/>
    <w:link w:val="Retraitcorpsdetexte"/>
    <w:rsid w:val="00D968C5"/>
    <w:rPr>
      <w:rFonts w:ascii="Calibri" w:eastAsia="Times New Roman" w:hAnsi="Calibri" w:cs="Times New Roman"/>
      <w:sz w:val="20"/>
      <w:szCs w:val="20"/>
      <w:lang w:eastAsia="fr-FR"/>
    </w:rPr>
  </w:style>
  <w:style w:type="paragraph" w:styleId="Retraitcorpsdetexte2">
    <w:name w:val="Body Text Indent 2"/>
    <w:basedOn w:val="Normal"/>
    <w:link w:val="Retraitcorpsdetexte2Car"/>
    <w:rsid w:val="00D968C5"/>
    <w:pPr>
      <w:spacing w:before="60" w:after="0" w:line="360" w:lineRule="auto"/>
      <w:ind w:left="1701"/>
    </w:pPr>
    <w:rPr>
      <w:rFonts w:ascii="Calibri" w:eastAsia="Times New Roman" w:hAnsi="Calibri" w:cs="Times New Roman"/>
      <w:szCs w:val="20"/>
      <w:lang w:eastAsia="fr-FR"/>
    </w:rPr>
  </w:style>
  <w:style w:type="character" w:customStyle="1" w:styleId="Retraitcorpsdetexte2Car">
    <w:name w:val="Retrait corps de texte 2 Car"/>
    <w:basedOn w:val="Policepardfaut"/>
    <w:link w:val="Retraitcorpsdetexte2"/>
    <w:rsid w:val="00D968C5"/>
    <w:rPr>
      <w:rFonts w:ascii="Calibri" w:eastAsia="Times New Roman" w:hAnsi="Calibri" w:cs="Times New Roman"/>
      <w:sz w:val="20"/>
      <w:szCs w:val="20"/>
      <w:lang w:eastAsia="fr-FR"/>
    </w:rPr>
  </w:style>
  <w:style w:type="paragraph" w:styleId="Retraitcorpsdetexte3">
    <w:name w:val="Body Text Indent 3"/>
    <w:basedOn w:val="Normal"/>
    <w:link w:val="Retraitcorpsdetexte3Car"/>
    <w:rsid w:val="00D968C5"/>
    <w:pPr>
      <w:spacing w:before="60" w:after="0" w:line="360" w:lineRule="auto"/>
      <w:ind w:left="567"/>
    </w:pPr>
    <w:rPr>
      <w:rFonts w:ascii="Calibri" w:eastAsia="Times New Roman" w:hAnsi="Calibri" w:cs="Times New Roman"/>
      <w:b/>
      <w:szCs w:val="20"/>
      <w:lang w:eastAsia="fr-FR"/>
    </w:rPr>
  </w:style>
  <w:style w:type="character" w:customStyle="1" w:styleId="Retraitcorpsdetexte3Car">
    <w:name w:val="Retrait corps de texte 3 Car"/>
    <w:basedOn w:val="Policepardfaut"/>
    <w:link w:val="Retraitcorpsdetexte3"/>
    <w:rsid w:val="00D968C5"/>
    <w:rPr>
      <w:rFonts w:ascii="Calibri" w:eastAsia="Times New Roman" w:hAnsi="Calibri" w:cs="Times New Roman"/>
      <w:b/>
      <w:sz w:val="20"/>
      <w:szCs w:val="20"/>
      <w:lang w:eastAsia="fr-FR"/>
    </w:rPr>
  </w:style>
  <w:style w:type="paragraph" w:styleId="Corpsdetexte2">
    <w:name w:val="Body Text 2"/>
    <w:basedOn w:val="Normal"/>
    <w:link w:val="Corpsdetexte2Car"/>
    <w:rsid w:val="00D968C5"/>
    <w:pPr>
      <w:spacing w:before="60" w:after="0" w:line="360" w:lineRule="auto"/>
    </w:pPr>
    <w:rPr>
      <w:rFonts w:ascii="Calibri" w:eastAsia="Times New Roman" w:hAnsi="Calibri" w:cs="Times New Roman"/>
      <w:b/>
      <w:i/>
      <w:szCs w:val="20"/>
      <w:lang w:eastAsia="fr-FR"/>
    </w:rPr>
  </w:style>
  <w:style w:type="character" w:customStyle="1" w:styleId="Corpsdetexte2Car">
    <w:name w:val="Corps de texte 2 Car"/>
    <w:basedOn w:val="Policepardfaut"/>
    <w:link w:val="Corpsdetexte2"/>
    <w:rsid w:val="00D968C5"/>
    <w:rPr>
      <w:rFonts w:ascii="Calibri" w:eastAsia="Times New Roman" w:hAnsi="Calibri" w:cs="Times New Roman"/>
      <w:b/>
      <w:i/>
      <w:sz w:val="20"/>
      <w:szCs w:val="20"/>
      <w:lang w:eastAsia="fr-FR"/>
    </w:rPr>
  </w:style>
  <w:style w:type="paragraph" w:styleId="Corpsdetexte3">
    <w:name w:val="Body Text 3"/>
    <w:basedOn w:val="Normal"/>
    <w:link w:val="Corpsdetexte3Car"/>
    <w:rsid w:val="00D968C5"/>
    <w:pPr>
      <w:spacing w:before="60" w:after="0" w:line="360" w:lineRule="auto"/>
    </w:pPr>
    <w:rPr>
      <w:rFonts w:ascii="Calibri" w:eastAsia="Times New Roman" w:hAnsi="Calibri" w:cs="Times New Roman"/>
      <w:b/>
      <w:szCs w:val="20"/>
      <w:lang w:eastAsia="fr-FR"/>
    </w:rPr>
  </w:style>
  <w:style w:type="character" w:customStyle="1" w:styleId="Corpsdetexte3Car">
    <w:name w:val="Corps de texte 3 Car"/>
    <w:basedOn w:val="Policepardfaut"/>
    <w:link w:val="Corpsdetexte3"/>
    <w:rsid w:val="00D968C5"/>
    <w:rPr>
      <w:rFonts w:ascii="Calibri" w:eastAsia="Times New Roman" w:hAnsi="Calibri" w:cs="Times New Roman"/>
      <w:b/>
      <w:sz w:val="20"/>
      <w:szCs w:val="20"/>
      <w:lang w:eastAsia="fr-FR"/>
    </w:rPr>
  </w:style>
  <w:style w:type="paragraph" w:styleId="TM5">
    <w:name w:val="toc 5"/>
    <w:basedOn w:val="Normal"/>
    <w:next w:val="Normal"/>
    <w:uiPriority w:val="39"/>
    <w:rsid w:val="00D968C5"/>
    <w:pPr>
      <w:tabs>
        <w:tab w:val="right" w:leader="dot" w:pos="8505"/>
      </w:tabs>
      <w:spacing w:before="60" w:after="0"/>
      <w:ind w:left="879"/>
      <w:outlineLvl w:val="4"/>
    </w:pPr>
    <w:rPr>
      <w:rFonts w:ascii="Calibri" w:eastAsia="Times New Roman" w:hAnsi="Calibri" w:cs="Times New Roman"/>
      <w:noProof/>
      <w:lang w:eastAsia="fr-FR"/>
    </w:rPr>
  </w:style>
  <w:style w:type="paragraph" w:styleId="TM6">
    <w:name w:val="toc 6"/>
    <w:basedOn w:val="Normal"/>
    <w:next w:val="Normal"/>
    <w:autoRedefine/>
    <w:uiPriority w:val="39"/>
    <w:rsid w:val="00D968C5"/>
    <w:pPr>
      <w:spacing w:before="60" w:after="0"/>
      <w:ind w:left="1100"/>
    </w:pPr>
    <w:rPr>
      <w:rFonts w:ascii="Calibri" w:eastAsia="Times New Roman" w:hAnsi="Calibri" w:cs="Times New Roman"/>
      <w:szCs w:val="20"/>
      <w:lang w:eastAsia="fr-FR"/>
    </w:rPr>
  </w:style>
  <w:style w:type="paragraph" w:styleId="TM7">
    <w:name w:val="toc 7"/>
    <w:basedOn w:val="Normal"/>
    <w:next w:val="Normal"/>
    <w:autoRedefine/>
    <w:uiPriority w:val="39"/>
    <w:rsid w:val="00D968C5"/>
    <w:pPr>
      <w:spacing w:before="60" w:after="0"/>
      <w:ind w:left="1320"/>
    </w:pPr>
    <w:rPr>
      <w:rFonts w:ascii="Calibri" w:eastAsia="Times New Roman" w:hAnsi="Calibri" w:cs="Times New Roman"/>
      <w:szCs w:val="20"/>
      <w:lang w:eastAsia="fr-FR"/>
    </w:rPr>
  </w:style>
  <w:style w:type="paragraph" w:styleId="TM8">
    <w:name w:val="toc 8"/>
    <w:basedOn w:val="Normal"/>
    <w:next w:val="Normal"/>
    <w:autoRedefine/>
    <w:uiPriority w:val="39"/>
    <w:rsid w:val="00D968C5"/>
    <w:pPr>
      <w:spacing w:before="60" w:after="0"/>
      <w:ind w:left="1540"/>
    </w:pPr>
    <w:rPr>
      <w:rFonts w:ascii="Calibri" w:eastAsia="Times New Roman" w:hAnsi="Calibri" w:cs="Times New Roman"/>
      <w:szCs w:val="20"/>
      <w:lang w:eastAsia="fr-FR"/>
    </w:rPr>
  </w:style>
  <w:style w:type="paragraph" w:styleId="TM9">
    <w:name w:val="toc 9"/>
    <w:basedOn w:val="Normal"/>
    <w:next w:val="Normal"/>
    <w:autoRedefine/>
    <w:uiPriority w:val="39"/>
    <w:rsid w:val="00D968C5"/>
    <w:pPr>
      <w:spacing w:before="60" w:after="0"/>
      <w:ind w:left="1760"/>
    </w:pPr>
    <w:rPr>
      <w:rFonts w:ascii="Calibri" w:eastAsia="Times New Roman" w:hAnsi="Calibri" w:cs="Times New Roman"/>
      <w:szCs w:val="20"/>
      <w:lang w:eastAsia="fr-FR"/>
    </w:rPr>
  </w:style>
  <w:style w:type="paragraph" w:customStyle="1" w:styleId="p12">
    <w:name w:val="p12"/>
    <w:basedOn w:val="Normal"/>
    <w:rsid w:val="00D968C5"/>
    <w:pPr>
      <w:tabs>
        <w:tab w:val="left" w:pos="580"/>
      </w:tabs>
      <w:spacing w:before="60" w:after="0" w:line="240" w:lineRule="atLeast"/>
      <w:ind w:left="860"/>
    </w:pPr>
    <w:rPr>
      <w:rFonts w:ascii="Times New Roman" w:eastAsia="Times New Roman" w:hAnsi="Times New Roman" w:cs="Times New Roman"/>
      <w:sz w:val="24"/>
      <w:szCs w:val="20"/>
      <w:lang w:eastAsia="fr-FR"/>
    </w:rPr>
  </w:style>
  <w:style w:type="character" w:customStyle="1" w:styleId="Lienhypertexte1">
    <w:name w:val="Lien hypertexte1"/>
    <w:rsid w:val="00D968C5"/>
    <w:rPr>
      <w:color w:val="0000FF"/>
      <w:u w:val="single"/>
    </w:rPr>
  </w:style>
  <w:style w:type="paragraph" w:customStyle="1" w:styleId="Style1">
    <w:name w:val="Style1"/>
    <w:basedOn w:val="Normal"/>
    <w:link w:val="Style1Car"/>
    <w:qFormat/>
    <w:rsid w:val="00D968C5"/>
    <w:pPr>
      <w:spacing w:before="60" w:after="0"/>
      <w:jc w:val="left"/>
    </w:pPr>
    <w:rPr>
      <w:rFonts w:ascii="Calibri" w:eastAsia="Times New Roman" w:hAnsi="Calibri" w:cs="Times New Roman"/>
      <w:szCs w:val="20"/>
      <w:lang w:eastAsia="fr-FR"/>
    </w:rPr>
  </w:style>
  <w:style w:type="paragraph" w:styleId="Normalcentr">
    <w:name w:val="Block Text"/>
    <w:basedOn w:val="Normal"/>
    <w:rsid w:val="00D968C5"/>
    <w:pPr>
      <w:spacing w:before="60" w:after="0"/>
      <w:ind w:left="3240" w:right="-262"/>
      <w:jc w:val="right"/>
    </w:pPr>
    <w:rPr>
      <w:rFonts w:ascii="Calibri" w:eastAsia="Times New Roman" w:hAnsi="Calibri" w:cs="Arial"/>
      <w:b/>
      <w:bCs/>
      <w:i/>
      <w:iCs/>
      <w:color w:val="000080"/>
      <w:sz w:val="36"/>
      <w:szCs w:val="20"/>
      <w:lang w:eastAsia="fr-FR"/>
    </w:rPr>
  </w:style>
  <w:style w:type="paragraph" w:customStyle="1" w:styleId="p5">
    <w:name w:val="p5"/>
    <w:basedOn w:val="Normal"/>
    <w:rsid w:val="00D968C5"/>
    <w:pPr>
      <w:tabs>
        <w:tab w:val="left" w:pos="200"/>
      </w:tabs>
      <w:overflowPunct w:val="0"/>
      <w:autoSpaceDE w:val="0"/>
      <w:autoSpaceDN w:val="0"/>
      <w:adjustRightInd w:val="0"/>
      <w:spacing w:before="60" w:after="0" w:line="180" w:lineRule="atLeast"/>
      <w:ind w:left="1440" w:firstLine="144"/>
      <w:textAlignment w:val="baseline"/>
    </w:pPr>
    <w:rPr>
      <w:rFonts w:ascii="Times New Roman" w:eastAsia="Times New Roman" w:hAnsi="Times New Roman" w:cs="Times New Roman"/>
      <w:sz w:val="24"/>
      <w:szCs w:val="24"/>
      <w:lang w:eastAsia="fr-FR"/>
    </w:rPr>
  </w:style>
  <w:style w:type="paragraph" w:customStyle="1" w:styleId="p17">
    <w:name w:val="p17"/>
    <w:basedOn w:val="Normal"/>
    <w:rsid w:val="00D968C5"/>
    <w:pPr>
      <w:tabs>
        <w:tab w:val="left" w:pos="260"/>
        <w:tab w:val="left" w:pos="480"/>
      </w:tabs>
      <w:overflowPunct w:val="0"/>
      <w:autoSpaceDE w:val="0"/>
      <w:autoSpaceDN w:val="0"/>
      <w:adjustRightInd w:val="0"/>
      <w:spacing w:before="60" w:after="0" w:line="180" w:lineRule="atLeast"/>
      <w:ind w:left="1440" w:firstLine="288"/>
      <w:textAlignment w:val="baseline"/>
    </w:pPr>
    <w:rPr>
      <w:rFonts w:ascii="Times New Roman" w:eastAsia="Times New Roman" w:hAnsi="Times New Roman" w:cs="Times New Roman"/>
      <w:sz w:val="24"/>
      <w:szCs w:val="24"/>
      <w:lang w:eastAsia="fr-FR"/>
    </w:rPr>
  </w:style>
  <w:style w:type="paragraph" w:customStyle="1" w:styleId="p1">
    <w:name w:val="p1"/>
    <w:basedOn w:val="Normal"/>
    <w:rsid w:val="00D968C5"/>
    <w:pPr>
      <w:tabs>
        <w:tab w:val="left" w:pos="720"/>
      </w:tabs>
      <w:overflowPunct w:val="0"/>
      <w:autoSpaceDE w:val="0"/>
      <w:autoSpaceDN w:val="0"/>
      <w:adjustRightInd w:val="0"/>
      <w:spacing w:before="60" w:after="0" w:line="240" w:lineRule="atLeast"/>
      <w:jc w:val="left"/>
      <w:textAlignment w:val="baseline"/>
    </w:pPr>
    <w:rPr>
      <w:rFonts w:ascii="Times New Roman" w:eastAsia="Times New Roman" w:hAnsi="Times New Roman" w:cs="Times New Roman"/>
      <w:sz w:val="24"/>
      <w:szCs w:val="20"/>
      <w:lang w:eastAsia="fr-FR"/>
    </w:rPr>
  </w:style>
  <w:style w:type="paragraph" w:customStyle="1" w:styleId="c2">
    <w:name w:val="c2"/>
    <w:basedOn w:val="Normal"/>
    <w:rsid w:val="00D968C5"/>
    <w:pPr>
      <w:overflowPunct w:val="0"/>
      <w:autoSpaceDE w:val="0"/>
      <w:autoSpaceDN w:val="0"/>
      <w:adjustRightInd w:val="0"/>
      <w:spacing w:before="60" w:after="0" w:line="240" w:lineRule="atLeast"/>
      <w:jc w:val="center"/>
      <w:textAlignment w:val="baseline"/>
    </w:pPr>
    <w:rPr>
      <w:rFonts w:ascii="Times New Roman" w:eastAsia="Times New Roman" w:hAnsi="Times New Roman" w:cs="Times New Roman"/>
      <w:sz w:val="24"/>
      <w:szCs w:val="20"/>
      <w:lang w:eastAsia="fr-FR"/>
    </w:rPr>
  </w:style>
  <w:style w:type="paragraph" w:customStyle="1" w:styleId="p4">
    <w:name w:val="p4"/>
    <w:basedOn w:val="Normal"/>
    <w:rsid w:val="00D968C5"/>
    <w:pPr>
      <w:tabs>
        <w:tab w:val="left" w:pos="720"/>
      </w:tabs>
      <w:overflowPunct w:val="0"/>
      <w:autoSpaceDE w:val="0"/>
      <w:autoSpaceDN w:val="0"/>
      <w:adjustRightInd w:val="0"/>
      <w:spacing w:before="60" w:after="0" w:line="420" w:lineRule="atLeast"/>
      <w:jc w:val="left"/>
      <w:textAlignment w:val="baseline"/>
    </w:pPr>
    <w:rPr>
      <w:rFonts w:ascii="Times New Roman" w:eastAsia="Times New Roman" w:hAnsi="Times New Roman" w:cs="Times New Roman"/>
      <w:sz w:val="24"/>
      <w:szCs w:val="20"/>
      <w:lang w:eastAsia="fr-FR"/>
    </w:rPr>
  </w:style>
  <w:style w:type="paragraph" w:customStyle="1" w:styleId="p3">
    <w:name w:val="p3"/>
    <w:basedOn w:val="Normal"/>
    <w:rsid w:val="00D968C5"/>
    <w:pPr>
      <w:tabs>
        <w:tab w:val="left" w:pos="720"/>
      </w:tabs>
      <w:overflowPunct w:val="0"/>
      <w:autoSpaceDE w:val="0"/>
      <w:autoSpaceDN w:val="0"/>
      <w:adjustRightInd w:val="0"/>
      <w:spacing w:before="60" w:after="0" w:line="220" w:lineRule="atLeast"/>
      <w:jc w:val="left"/>
      <w:textAlignment w:val="baseline"/>
    </w:pPr>
    <w:rPr>
      <w:rFonts w:ascii="Times New Roman" w:eastAsia="Times New Roman" w:hAnsi="Times New Roman" w:cs="Times New Roman"/>
      <w:sz w:val="24"/>
      <w:szCs w:val="20"/>
      <w:lang w:eastAsia="fr-FR"/>
    </w:rPr>
  </w:style>
  <w:style w:type="paragraph" w:customStyle="1" w:styleId="t7">
    <w:name w:val="t7"/>
    <w:basedOn w:val="Normal"/>
    <w:rsid w:val="00D968C5"/>
    <w:pPr>
      <w:overflowPunct w:val="0"/>
      <w:autoSpaceDE w:val="0"/>
      <w:autoSpaceDN w:val="0"/>
      <w:adjustRightInd w:val="0"/>
      <w:spacing w:before="60" w:after="0" w:line="420" w:lineRule="atLeast"/>
      <w:jc w:val="left"/>
      <w:textAlignment w:val="baseline"/>
    </w:pPr>
    <w:rPr>
      <w:rFonts w:ascii="Times New Roman" w:eastAsia="Times New Roman" w:hAnsi="Times New Roman" w:cs="Times New Roman"/>
      <w:sz w:val="24"/>
      <w:szCs w:val="20"/>
      <w:lang w:eastAsia="fr-FR"/>
    </w:rPr>
  </w:style>
  <w:style w:type="paragraph" w:customStyle="1" w:styleId="p14">
    <w:name w:val="p14"/>
    <w:basedOn w:val="Normal"/>
    <w:rsid w:val="00D968C5"/>
    <w:pPr>
      <w:tabs>
        <w:tab w:val="left" w:pos="120"/>
      </w:tabs>
      <w:overflowPunct w:val="0"/>
      <w:autoSpaceDE w:val="0"/>
      <w:autoSpaceDN w:val="0"/>
      <w:adjustRightInd w:val="0"/>
      <w:spacing w:before="60" w:after="0" w:line="240" w:lineRule="atLeast"/>
      <w:ind w:left="1320"/>
      <w:jc w:val="left"/>
      <w:textAlignment w:val="baseline"/>
    </w:pPr>
    <w:rPr>
      <w:rFonts w:ascii="Times New Roman" w:eastAsia="Times New Roman" w:hAnsi="Times New Roman" w:cs="Times New Roman"/>
      <w:sz w:val="24"/>
      <w:szCs w:val="20"/>
      <w:lang w:eastAsia="fr-FR"/>
    </w:rPr>
  </w:style>
  <w:style w:type="paragraph" w:customStyle="1" w:styleId="p15">
    <w:name w:val="p15"/>
    <w:basedOn w:val="Normal"/>
    <w:rsid w:val="00D968C5"/>
    <w:pPr>
      <w:tabs>
        <w:tab w:val="left" w:pos="600"/>
        <w:tab w:val="left" w:pos="960"/>
      </w:tabs>
      <w:overflowPunct w:val="0"/>
      <w:autoSpaceDE w:val="0"/>
      <w:autoSpaceDN w:val="0"/>
      <w:adjustRightInd w:val="0"/>
      <w:spacing w:before="60" w:after="0" w:line="240" w:lineRule="atLeast"/>
      <w:ind w:left="432" w:hanging="432"/>
      <w:jc w:val="left"/>
      <w:textAlignment w:val="baseline"/>
    </w:pPr>
    <w:rPr>
      <w:rFonts w:ascii="Times New Roman" w:eastAsia="Times New Roman" w:hAnsi="Times New Roman" w:cs="Times New Roman"/>
      <w:sz w:val="24"/>
      <w:szCs w:val="20"/>
      <w:lang w:eastAsia="fr-FR"/>
    </w:rPr>
  </w:style>
  <w:style w:type="paragraph" w:customStyle="1" w:styleId="t8">
    <w:name w:val="t8"/>
    <w:basedOn w:val="Normal"/>
    <w:rsid w:val="00D968C5"/>
    <w:pPr>
      <w:overflowPunct w:val="0"/>
      <w:autoSpaceDE w:val="0"/>
      <w:autoSpaceDN w:val="0"/>
      <w:adjustRightInd w:val="0"/>
      <w:spacing w:before="60" w:after="0" w:line="220" w:lineRule="atLeast"/>
      <w:jc w:val="left"/>
      <w:textAlignment w:val="baseline"/>
    </w:pPr>
    <w:rPr>
      <w:rFonts w:ascii="Times New Roman" w:eastAsia="Times New Roman" w:hAnsi="Times New Roman" w:cs="Times New Roman"/>
      <w:sz w:val="24"/>
      <w:szCs w:val="20"/>
      <w:lang w:eastAsia="fr-FR"/>
    </w:rPr>
  </w:style>
  <w:style w:type="paragraph" w:customStyle="1" w:styleId="t9">
    <w:name w:val="t9"/>
    <w:basedOn w:val="Normal"/>
    <w:rsid w:val="00D968C5"/>
    <w:pPr>
      <w:overflowPunct w:val="0"/>
      <w:autoSpaceDE w:val="0"/>
      <w:autoSpaceDN w:val="0"/>
      <w:adjustRightInd w:val="0"/>
      <w:spacing w:before="60" w:after="0" w:line="420" w:lineRule="atLeast"/>
      <w:jc w:val="left"/>
      <w:textAlignment w:val="baseline"/>
    </w:pPr>
    <w:rPr>
      <w:rFonts w:ascii="Times New Roman" w:eastAsia="Times New Roman" w:hAnsi="Times New Roman" w:cs="Times New Roman"/>
      <w:sz w:val="24"/>
      <w:szCs w:val="20"/>
      <w:lang w:eastAsia="fr-FR"/>
    </w:rPr>
  </w:style>
  <w:style w:type="paragraph" w:customStyle="1" w:styleId="p18">
    <w:name w:val="p18"/>
    <w:basedOn w:val="Normal"/>
    <w:rsid w:val="00D968C5"/>
    <w:pPr>
      <w:tabs>
        <w:tab w:val="left" w:pos="600"/>
      </w:tabs>
      <w:overflowPunct w:val="0"/>
      <w:autoSpaceDE w:val="0"/>
      <w:autoSpaceDN w:val="0"/>
      <w:adjustRightInd w:val="0"/>
      <w:spacing w:before="60" w:after="0" w:line="300" w:lineRule="atLeast"/>
      <w:ind w:left="864" w:hanging="576"/>
      <w:jc w:val="left"/>
      <w:textAlignment w:val="baseline"/>
    </w:pPr>
    <w:rPr>
      <w:rFonts w:ascii="Times New Roman" w:eastAsia="Times New Roman" w:hAnsi="Times New Roman" w:cs="Times New Roman"/>
      <w:sz w:val="24"/>
      <w:szCs w:val="20"/>
      <w:lang w:eastAsia="fr-FR"/>
    </w:rPr>
  </w:style>
  <w:style w:type="paragraph" w:customStyle="1" w:styleId="t16">
    <w:name w:val="t16"/>
    <w:basedOn w:val="Normal"/>
    <w:rsid w:val="00D968C5"/>
    <w:pPr>
      <w:overflowPunct w:val="0"/>
      <w:autoSpaceDE w:val="0"/>
      <w:autoSpaceDN w:val="0"/>
      <w:adjustRightInd w:val="0"/>
      <w:spacing w:before="60" w:after="0" w:line="420" w:lineRule="atLeast"/>
      <w:jc w:val="left"/>
      <w:textAlignment w:val="baseline"/>
    </w:pPr>
    <w:rPr>
      <w:rFonts w:ascii="Times New Roman" w:eastAsia="Times New Roman" w:hAnsi="Times New Roman" w:cs="Times New Roman"/>
      <w:sz w:val="24"/>
      <w:szCs w:val="20"/>
      <w:lang w:eastAsia="fr-FR"/>
    </w:rPr>
  </w:style>
  <w:style w:type="paragraph" w:customStyle="1" w:styleId="t19">
    <w:name w:val="t19"/>
    <w:basedOn w:val="Normal"/>
    <w:rsid w:val="00D968C5"/>
    <w:pPr>
      <w:overflowPunct w:val="0"/>
      <w:autoSpaceDE w:val="0"/>
      <w:autoSpaceDN w:val="0"/>
      <w:adjustRightInd w:val="0"/>
      <w:spacing w:before="60" w:after="0" w:line="240" w:lineRule="atLeast"/>
      <w:jc w:val="left"/>
      <w:textAlignment w:val="baseline"/>
    </w:pPr>
    <w:rPr>
      <w:rFonts w:ascii="Times New Roman" w:eastAsia="Times New Roman" w:hAnsi="Times New Roman" w:cs="Times New Roman"/>
      <w:sz w:val="24"/>
      <w:szCs w:val="20"/>
      <w:lang w:eastAsia="fr-FR"/>
    </w:rPr>
  </w:style>
  <w:style w:type="paragraph" w:customStyle="1" w:styleId="t23">
    <w:name w:val="t23"/>
    <w:basedOn w:val="Normal"/>
    <w:rsid w:val="00D968C5"/>
    <w:pPr>
      <w:overflowPunct w:val="0"/>
      <w:autoSpaceDE w:val="0"/>
      <w:autoSpaceDN w:val="0"/>
      <w:adjustRightInd w:val="0"/>
      <w:spacing w:before="60" w:after="0" w:line="220" w:lineRule="atLeast"/>
      <w:jc w:val="left"/>
      <w:textAlignment w:val="baseline"/>
    </w:pPr>
    <w:rPr>
      <w:rFonts w:ascii="Times New Roman" w:eastAsia="Times New Roman" w:hAnsi="Times New Roman" w:cs="Times New Roman"/>
      <w:sz w:val="24"/>
      <w:szCs w:val="20"/>
      <w:lang w:eastAsia="fr-FR"/>
    </w:rPr>
  </w:style>
  <w:style w:type="paragraph" w:customStyle="1" w:styleId="StockagefournitureslaboratoiredeChimie">
    <w:name w:val="Stockage fournitures laboratoire de Chimie"/>
    <w:basedOn w:val="Normal"/>
    <w:rsid w:val="00D968C5"/>
    <w:pPr>
      <w:spacing w:before="60" w:after="0"/>
    </w:pPr>
    <w:rPr>
      <w:rFonts w:ascii="Calibri" w:eastAsia="Times New Roman" w:hAnsi="Calibri" w:cs="Times New Roman"/>
      <w:szCs w:val="20"/>
      <w:lang w:eastAsia="fr-FR"/>
    </w:rPr>
  </w:style>
  <w:style w:type="paragraph" w:customStyle="1" w:styleId="p8">
    <w:name w:val="p8"/>
    <w:basedOn w:val="Normal"/>
    <w:rsid w:val="00D968C5"/>
    <w:pPr>
      <w:tabs>
        <w:tab w:val="left" w:pos="720"/>
      </w:tabs>
      <w:overflowPunct w:val="0"/>
      <w:autoSpaceDE w:val="0"/>
      <w:autoSpaceDN w:val="0"/>
      <w:adjustRightInd w:val="0"/>
      <w:spacing w:before="60" w:after="0" w:line="180" w:lineRule="atLeast"/>
      <w:textAlignment w:val="baseline"/>
    </w:pPr>
    <w:rPr>
      <w:rFonts w:ascii="Times New Roman" w:eastAsia="Times New Roman" w:hAnsi="Times New Roman" w:cs="Times New Roman"/>
      <w:sz w:val="24"/>
      <w:szCs w:val="20"/>
      <w:lang w:eastAsia="fr-FR"/>
    </w:rPr>
  </w:style>
  <w:style w:type="paragraph" w:customStyle="1" w:styleId="Encadrementpremirepage">
    <w:name w:val="Encadrement première page"/>
    <w:basedOn w:val="Normal"/>
    <w:rsid w:val="00D968C5"/>
    <w:pPr>
      <w:spacing w:before="60" w:after="0"/>
      <w:jc w:val="center"/>
    </w:pPr>
    <w:rPr>
      <w:rFonts w:ascii="Calibri" w:eastAsia="Times New Roman" w:hAnsi="Calibri" w:cs="Arial"/>
      <w:lang w:eastAsia="fr-FR"/>
    </w:rPr>
  </w:style>
  <w:style w:type="paragraph" w:customStyle="1" w:styleId="NomClient">
    <w:name w:val="Nom Client"/>
    <w:basedOn w:val="Retraitcorpsdetexte2"/>
    <w:rsid w:val="00D968C5"/>
    <w:pPr>
      <w:spacing w:line="240" w:lineRule="auto"/>
      <w:ind w:left="3261"/>
      <w:jc w:val="right"/>
    </w:pPr>
    <w:rPr>
      <w:rFonts w:ascii="Verdana" w:hAnsi="Verdana" w:cs="Arial"/>
      <w:b/>
      <w:bCs/>
      <w:i/>
      <w:color w:val="17365D"/>
      <w:sz w:val="48"/>
      <w:szCs w:val="48"/>
    </w:rPr>
  </w:style>
  <w:style w:type="paragraph" w:customStyle="1" w:styleId="Titre0">
    <w:name w:val="Titre 0"/>
    <w:basedOn w:val="NomClient"/>
    <w:rsid w:val="00D968C5"/>
    <w:rPr>
      <w:rFonts w:ascii="Arial" w:hAnsi="Arial"/>
      <w:color w:val="auto"/>
      <w:szCs w:val="44"/>
    </w:rPr>
  </w:style>
  <w:style w:type="paragraph" w:customStyle="1" w:styleId="numration">
    <w:name w:val="énumération"/>
    <w:basedOn w:val="Normal"/>
    <w:rsid w:val="00D968C5"/>
    <w:pPr>
      <w:spacing w:before="60" w:after="0"/>
      <w:ind w:left="284" w:hanging="283"/>
    </w:pPr>
    <w:rPr>
      <w:rFonts w:ascii="Calibri" w:eastAsia="Times New Roman" w:hAnsi="Calibri" w:cs="Times New Roman"/>
      <w:szCs w:val="20"/>
      <w:lang w:eastAsia="fr-FR"/>
    </w:rPr>
  </w:style>
  <w:style w:type="paragraph" w:customStyle="1" w:styleId="Normal1">
    <w:name w:val="Normal1"/>
    <w:basedOn w:val="Normal"/>
    <w:rsid w:val="00D968C5"/>
    <w:pPr>
      <w:keepLines/>
      <w:tabs>
        <w:tab w:val="left" w:pos="284"/>
        <w:tab w:val="left" w:pos="567"/>
        <w:tab w:val="left" w:pos="851"/>
      </w:tabs>
      <w:spacing w:before="60" w:after="0"/>
    </w:pPr>
    <w:rPr>
      <w:rFonts w:ascii="Calibri" w:eastAsia="Times New Roman" w:hAnsi="Calibri" w:cs="Times New Roman"/>
      <w:szCs w:val="20"/>
      <w:lang w:eastAsia="fr-FR"/>
    </w:rPr>
  </w:style>
  <w:style w:type="paragraph" w:customStyle="1" w:styleId="Normal2">
    <w:name w:val="Normal2"/>
    <w:basedOn w:val="Normal"/>
    <w:autoRedefine/>
    <w:rsid w:val="00D968C5"/>
    <w:pPr>
      <w:keepLines/>
      <w:tabs>
        <w:tab w:val="left" w:pos="567"/>
        <w:tab w:val="left" w:pos="851"/>
        <w:tab w:val="left" w:pos="1134"/>
      </w:tabs>
      <w:spacing w:before="60" w:after="0"/>
      <w:jc w:val="center"/>
    </w:pPr>
    <w:rPr>
      <w:rFonts w:ascii="Calibri" w:eastAsia="Times New Roman" w:hAnsi="Calibri" w:cs="Times New Roman"/>
      <w:szCs w:val="20"/>
      <w:lang w:eastAsia="fr-FR"/>
    </w:rPr>
  </w:style>
  <w:style w:type="paragraph" w:styleId="Notedebasdepage">
    <w:name w:val="footnote text"/>
    <w:basedOn w:val="Normal"/>
    <w:link w:val="NotedebasdepageCar"/>
    <w:rsid w:val="00D968C5"/>
    <w:pPr>
      <w:spacing w:before="60" w:after="0"/>
    </w:pPr>
    <w:rPr>
      <w:rFonts w:ascii="Calibri" w:eastAsia="Times New Roman" w:hAnsi="Calibri" w:cs="Times New Roman"/>
      <w:color w:val="7F7F7F"/>
      <w:szCs w:val="20"/>
      <w:lang w:eastAsia="fr-FR"/>
    </w:rPr>
  </w:style>
  <w:style w:type="character" w:customStyle="1" w:styleId="NotedebasdepageCar">
    <w:name w:val="Note de bas de page Car"/>
    <w:basedOn w:val="Policepardfaut"/>
    <w:link w:val="Notedebasdepage"/>
    <w:rsid w:val="00D968C5"/>
    <w:rPr>
      <w:rFonts w:ascii="Calibri" w:eastAsia="Times New Roman" w:hAnsi="Calibri" w:cs="Times New Roman"/>
      <w:color w:val="7F7F7F"/>
      <w:sz w:val="20"/>
      <w:szCs w:val="20"/>
      <w:lang w:eastAsia="fr-FR"/>
    </w:rPr>
  </w:style>
  <w:style w:type="character" w:customStyle="1" w:styleId="SansinterligneCar">
    <w:name w:val="Sans interligne Car"/>
    <w:basedOn w:val="Policepardfaut"/>
    <w:link w:val="Sansinterligne"/>
    <w:uiPriority w:val="1"/>
    <w:rsid w:val="00D968C5"/>
    <w:rPr>
      <w:sz w:val="20"/>
      <w:szCs w:val="32"/>
    </w:rPr>
  </w:style>
  <w:style w:type="paragraph" w:customStyle="1" w:styleId="tabN5">
    <w:name w:val="tab N°5"/>
    <w:basedOn w:val="Normal"/>
    <w:link w:val="tabN5Car"/>
    <w:rsid w:val="00D968C5"/>
    <w:pPr>
      <w:spacing w:after="0"/>
      <w:ind w:left="1588" w:hanging="170"/>
      <w:jc w:val="left"/>
    </w:pPr>
    <w:rPr>
      <w:rFonts w:ascii="DINOT-Bold" w:eastAsia="Times New Roman" w:hAnsi="DINOT-Bold" w:cs="Times New Roman"/>
      <w:szCs w:val="20"/>
      <w:lang w:eastAsia="fr-FR"/>
    </w:rPr>
  </w:style>
  <w:style w:type="character" w:customStyle="1" w:styleId="tabN5Car">
    <w:name w:val="tab N°5 Car"/>
    <w:basedOn w:val="ParagraphedelisteCar"/>
    <w:link w:val="tabN5"/>
    <w:rsid w:val="00D968C5"/>
    <w:rPr>
      <w:rFonts w:ascii="DINOT-Bold" w:eastAsia="Times New Roman" w:hAnsi="DINOT-Bold" w:cs="Times New Roman"/>
      <w:sz w:val="20"/>
      <w:szCs w:val="20"/>
      <w:lang w:eastAsia="fr-FR"/>
    </w:rPr>
  </w:style>
  <w:style w:type="paragraph" w:customStyle="1" w:styleId="titrea">
    <w:name w:val="titre"/>
    <w:basedOn w:val="Titre"/>
    <w:link w:val="titreCar0"/>
    <w:rsid w:val="00D968C5"/>
    <w:pPr>
      <w:spacing w:before="60"/>
      <w:ind w:left="284"/>
      <w:jc w:val="both"/>
    </w:pPr>
    <w:rPr>
      <w:rFonts w:ascii="DINOT-Black" w:hAnsi="DINOT-Black"/>
      <w:b w:val="0"/>
      <w:color w:val="auto"/>
      <w:sz w:val="22"/>
      <w:szCs w:val="20"/>
    </w:rPr>
  </w:style>
  <w:style w:type="character" w:customStyle="1" w:styleId="titreCar0">
    <w:name w:val="titre Car"/>
    <w:basedOn w:val="Policepardfaut"/>
    <w:link w:val="titrea"/>
    <w:rsid w:val="00D968C5"/>
    <w:rPr>
      <w:rFonts w:ascii="DINOT-Black" w:eastAsiaTheme="majorEastAsia" w:hAnsi="DINOT-Black" w:cstheme="majorBidi"/>
      <w:szCs w:val="20"/>
      <w:lang w:eastAsia="fr-FR"/>
    </w:rPr>
  </w:style>
  <w:style w:type="paragraph" w:customStyle="1" w:styleId="TITRE10">
    <w:name w:val="TITRE 10"/>
    <w:basedOn w:val="Normal"/>
    <w:rsid w:val="00D968C5"/>
    <w:pPr>
      <w:spacing w:before="60" w:after="0"/>
    </w:pPr>
    <w:rPr>
      <w:rFonts w:ascii="Calibri" w:eastAsia="Times New Roman" w:hAnsi="Calibri" w:cs="Times New Roman"/>
      <w:szCs w:val="20"/>
      <w:lang w:eastAsia="fr-FR"/>
    </w:rPr>
  </w:style>
  <w:style w:type="paragraph" w:customStyle="1" w:styleId="TITRE80">
    <w:name w:val="TITRE8"/>
    <w:basedOn w:val="Normal"/>
    <w:link w:val="TITRE8Car0"/>
    <w:rsid w:val="00D968C5"/>
    <w:pPr>
      <w:spacing w:before="60" w:after="60"/>
      <w:ind w:left="907" w:hanging="340"/>
    </w:pPr>
    <w:rPr>
      <w:rFonts w:ascii="Calibri" w:eastAsia="Times New Roman" w:hAnsi="Calibri" w:cs="Times New Roman"/>
      <w:szCs w:val="20"/>
      <w:lang w:eastAsia="fr-FR"/>
    </w:rPr>
  </w:style>
  <w:style w:type="character" w:customStyle="1" w:styleId="TITRE8Car0">
    <w:name w:val="TITRE8 Car"/>
    <w:basedOn w:val="Policepardfaut"/>
    <w:link w:val="TITRE80"/>
    <w:rsid w:val="00D968C5"/>
    <w:rPr>
      <w:rFonts w:ascii="Calibri" w:eastAsia="Times New Roman" w:hAnsi="Calibri" w:cs="Times New Roman"/>
      <w:sz w:val="20"/>
      <w:szCs w:val="20"/>
      <w:lang w:eastAsia="fr-FR"/>
    </w:rPr>
  </w:style>
  <w:style w:type="paragraph" w:customStyle="1" w:styleId="titreillustration">
    <w:name w:val="titre illustration"/>
    <w:basedOn w:val="Lgende"/>
    <w:link w:val="titreillustrationCar"/>
    <w:rsid w:val="00D968C5"/>
    <w:pPr>
      <w:tabs>
        <w:tab w:val="center" w:pos="1122"/>
      </w:tabs>
      <w:spacing w:before="60" w:after="60"/>
      <w:ind w:firstLine="709"/>
      <w:jc w:val="left"/>
    </w:pPr>
    <w:rPr>
      <w:rFonts w:eastAsia="Times New Roman" w:cs="Times New Roman"/>
      <w:b/>
      <w:bCs/>
      <w:i/>
      <w:smallCaps/>
    </w:rPr>
  </w:style>
  <w:style w:type="character" w:customStyle="1" w:styleId="titreillustrationCar">
    <w:name w:val="titre illustration Car"/>
    <w:link w:val="titreillustration"/>
    <w:rsid w:val="00D968C5"/>
    <w:rPr>
      <w:rFonts w:ascii="Calibri" w:eastAsia="Times New Roman" w:hAnsi="Calibri" w:cs="Times New Roman"/>
      <w:b/>
      <w:bCs/>
      <w:i/>
      <w:smallCaps/>
      <w:sz w:val="20"/>
      <w:szCs w:val="20"/>
      <w:lang w:eastAsia="fr-FR"/>
    </w:rPr>
  </w:style>
  <w:style w:type="paragraph" w:customStyle="1" w:styleId="StyleTM1Avant6ptAprs6pt">
    <w:name w:val="Style TM 1 + Avant : 6 pt Après : 6 pt"/>
    <w:basedOn w:val="TM1"/>
    <w:rsid w:val="00D968C5"/>
    <w:pPr>
      <w:tabs>
        <w:tab w:val="clear" w:pos="440"/>
        <w:tab w:val="right" w:leader="dot" w:pos="9639"/>
      </w:tabs>
    </w:pPr>
    <w:rPr>
      <w:rFonts w:ascii="DINOT-Bold" w:eastAsia="Times New Roman" w:hAnsi="DINOT-Bold" w:cs="Times New Roman"/>
      <w:b/>
      <w:bCs/>
      <w:color w:val="00B050"/>
      <w:sz w:val="28"/>
      <w:szCs w:val="20"/>
      <w:lang w:eastAsia="fr-FR"/>
    </w:rPr>
  </w:style>
  <w:style w:type="paragraph" w:customStyle="1" w:styleId="Style4">
    <w:name w:val="Style4"/>
    <w:basedOn w:val="Normal"/>
    <w:rsid w:val="00D968C5"/>
    <w:pPr>
      <w:keepNext/>
      <w:tabs>
        <w:tab w:val="num" w:pos="284"/>
      </w:tabs>
      <w:spacing w:before="240"/>
      <w:ind w:left="567" w:hanging="360"/>
      <w:outlineLvl w:val="1"/>
    </w:pPr>
    <w:rPr>
      <w:rFonts w:ascii="Arial" w:eastAsia="Times New Roman" w:hAnsi="Arial" w:cs="Times New Roman"/>
      <w:b/>
      <w:caps/>
      <w:color w:val="333399"/>
      <w:sz w:val="28"/>
      <w:szCs w:val="20"/>
      <w:u w:val="single"/>
      <w:lang w:eastAsia="fr-FR"/>
    </w:rPr>
  </w:style>
  <w:style w:type="character" w:styleId="Marquedecommentaire">
    <w:name w:val="annotation reference"/>
    <w:uiPriority w:val="99"/>
    <w:rsid w:val="00D968C5"/>
    <w:rPr>
      <w:sz w:val="16"/>
      <w:szCs w:val="16"/>
    </w:rPr>
  </w:style>
  <w:style w:type="paragraph" w:styleId="Commentaire">
    <w:name w:val="annotation text"/>
    <w:basedOn w:val="Normal"/>
    <w:link w:val="CommentaireCar"/>
    <w:uiPriority w:val="99"/>
    <w:rsid w:val="00D968C5"/>
    <w:pPr>
      <w:spacing w:before="60" w:after="0"/>
    </w:pPr>
    <w:rPr>
      <w:rFonts w:ascii="Calibri" w:eastAsia="Times New Roman" w:hAnsi="Calibri" w:cs="Times New Roman"/>
      <w:szCs w:val="20"/>
      <w:lang w:eastAsia="fr-FR"/>
    </w:rPr>
  </w:style>
  <w:style w:type="character" w:customStyle="1" w:styleId="CommentaireCar">
    <w:name w:val="Commentaire Car"/>
    <w:basedOn w:val="Policepardfaut"/>
    <w:link w:val="Commentaire"/>
    <w:uiPriority w:val="99"/>
    <w:rsid w:val="00D968C5"/>
    <w:rPr>
      <w:rFonts w:ascii="Calibri" w:eastAsia="Times New Roman" w:hAnsi="Calibri" w:cs="Times New Roman"/>
      <w:sz w:val="20"/>
      <w:szCs w:val="20"/>
      <w:lang w:eastAsia="fr-FR"/>
    </w:rPr>
  </w:style>
  <w:style w:type="paragraph" w:styleId="Objetducommentaire">
    <w:name w:val="annotation subject"/>
    <w:basedOn w:val="Commentaire"/>
    <w:next w:val="Commentaire"/>
    <w:link w:val="ObjetducommentaireCar"/>
    <w:rsid w:val="00D968C5"/>
    <w:rPr>
      <w:b/>
      <w:bCs/>
    </w:rPr>
  </w:style>
  <w:style w:type="character" w:customStyle="1" w:styleId="ObjetducommentaireCar">
    <w:name w:val="Objet du commentaire Car"/>
    <w:basedOn w:val="CommentaireCar"/>
    <w:link w:val="Objetducommentaire"/>
    <w:rsid w:val="00D968C5"/>
    <w:rPr>
      <w:rFonts w:ascii="Calibri" w:eastAsia="Times New Roman" w:hAnsi="Calibri" w:cs="Times New Roman"/>
      <w:b/>
      <w:bCs/>
      <w:sz w:val="20"/>
      <w:szCs w:val="20"/>
      <w:lang w:eastAsia="fr-FR"/>
    </w:rPr>
  </w:style>
  <w:style w:type="character" w:customStyle="1" w:styleId="CommentaireCar1">
    <w:name w:val="Commentaire Car1"/>
    <w:semiHidden/>
    <w:rsid w:val="00D968C5"/>
    <w:rPr>
      <w:rFonts w:ascii="DINOT" w:hAnsi="DINOT"/>
    </w:rPr>
  </w:style>
  <w:style w:type="character" w:customStyle="1" w:styleId="CharacterStyle3">
    <w:name w:val="Character Style 3"/>
    <w:rsid w:val="00D968C5"/>
    <w:rPr>
      <w:rFonts w:ascii="Verdana" w:eastAsia="Verdana" w:hAnsi="Verdana" w:cs="Verdana"/>
      <w:color w:val="auto"/>
      <w:sz w:val="17"/>
      <w:szCs w:val="17"/>
      <w:lang w:val="fr-FR"/>
    </w:rPr>
  </w:style>
  <w:style w:type="paragraph" w:customStyle="1" w:styleId="Style17">
    <w:name w:val="Style 17"/>
    <w:basedOn w:val="Normal"/>
    <w:rsid w:val="00D968C5"/>
    <w:pPr>
      <w:widowControl w:val="0"/>
      <w:suppressAutoHyphens/>
      <w:autoSpaceDE w:val="0"/>
      <w:spacing w:before="144" w:after="0"/>
      <w:ind w:left="360" w:right="72"/>
    </w:pPr>
    <w:rPr>
      <w:rFonts w:ascii="Verdana" w:eastAsia="Times New Roman" w:hAnsi="Verdana" w:cs="Verdana"/>
      <w:sz w:val="17"/>
      <w:szCs w:val="17"/>
      <w:lang w:eastAsia="hi-IN" w:bidi="hi-IN"/>
    </w:rPr>
  </w:style>
  <w:style w:type="paragraph" w:customStyle="1" w:styleId="Corps">
    <w:name w:val="Corps"/>
    <w:basedOn w:val="En-tte"/>
    <w:rsid w:val="00D968C5"/>
    <w:pPr>
      <w:tabs>
        <w:tab w:val="clear" w:pos="4536"/>
        <w:tab w:val="clear" w:pos="9072"/>
      </w:tabs>
      <w:spacing w:after="60"/>
    </w:pPr>
    <w:rPr>
      <w:rFonts w:ascii="Futura Lt BT" w:eastAsia="Times New Roman" w:hAnsi="Futura Lt BT" w:cs="Times New Roman"/>
      <w:sz w:val="20"/>
      <w:szCs w:val="20"/>
      <w:lang w:eastAsia="fr-FR"/>
    </w:rPr>
  </w:style>
  <w:style w:type="paragraph" w:customStyle="1" w:styleId="Retrait">
    <w:name w:val="Retrait"/>
    <w:basedOn w:val="Corps"/>
    <w:rsid w:val="00D968C5"/>
    <w:pPr>
      <w:numPr>
        <w:numId w:val="2"/>
      </w:numPr>
      <w:tabs>
        <w:tab w:val="num" w:pos="1068"/>
      </w:tabs>
      <w:spacing w:after="0"/>
    </w:pPr>
  </w:style>
  <w:style w:type="paragraph" w:customStyle="1" w:styleId="Gras">
    <w:name w:val="Gras"/>
    <w:basedOn w:val="Normal"/>
    <w:next w:val="Normal"/>
    <w:rsid w:val="00036577"/>
    <w:pPr>
      <w:spacing w:before="120" w:after="0"/>
    </w:pPr>
    <w:rPr>
      <w:rFonts w:ascii="DINOT" w:eastAsia="Times New Roman" w:hAnsi="DINOT" w:cs="Times New Roman"/>
      <w:b/>
      <w:sz w:val="22"/>
      <w:szCs w:val="20"/>
      <w:lang w:eastAsia="fr-FR"/>
    </w:rPr>
  </w:style>
  <w:style w:type="character" w:customStyle="1" w:styleId="Style1Car">
    <w:name w:val="Style1 Car"/>
    <w:link w:val="Style1"/>
    <w:rsid w:val="0070588B"/>
    <w:rPr>
      <w:rFonts w:ascii="Calibri" w:eastAsia="Times New Roman" w:hAnsi="Calibri" w:cs="Times New Roman"/>
      <w:sz w:val="20"/>
      <w:szCs w:val="20"/>
      <w:lang w:eastAsia="fr-FR"/>
    </w:rPr>
  </w:style>
  <w:style w:type="paragraph" w:customStyle="1" w:styleId="StyleArial11ptJustifi">
    <w:name w:val="Style Arial 11 pt Justifié"/>
    <w:basedOn w:val="Normal"/>
    <w:rsid w:val="00D40E7A"/>
    <w:pPr>
      <w:tabs>
        <w:tab w:val="num" w:pos="284"/>
        <w:tab w:val="num" w:pos="851"/>
      </w:tabs>
      <w:spacing w:before="120"/>
      <w:ind w:left="567" w:hanging="283"/>
    </w:pPr>
    <w:rPr>
      <w:rFonts w:ascii="DINOT" w:eastAsia="Times New Roman" w:hAnsi="DINOT" w:cs="Times New Roman"/>
      <w:sz w:val="22"/>
      <w:szCs w:val="24"/>
      <w:lang w:eastAsia="fr-FR"/>
    </w:rPr>
  </w:style>
  <w:style w:type="paragraph" w:customStyle="1" w:styleId="a">
    <w:name w:val="."/>
    <w:basedOn w:val="Normal"/>
    <w:rsid w:val="00A109B0"/>
    <w:pPr>
      <w:spacing w:before="120" w:after="0"/>
      <w:ind w:left="-561"/>
    </w:pPr>
    <w:rPr>
      <w:rFonts w:ascii="DINOT" w:eastAsia="Times New Roman" w:hAnsi="DINOT" w:cs="Times New Roman"/>
      <w:sz w:val="22"/>
      <w:szCs w:val="20"/>
      <w:lang w:eastAsia="fr-FR"/>
    </w:rPr>
  </w:style>
  <w:style w:type="character" w:customStyle="1" w:styleId="Style1CarCar">
    <w:name w:val="Style1 Car Car"/>
    <w:rsid w:val="00FC503E"/>
    <w:rPr>
      <w:rFonts w:ascii="DINOT" w:hAnsi="DINOT"/>
    </w:rPr>
  </w:style>
  <w:style w:type="paragraph" w:customStyle="1" w:styleId="Style2">
    <w:name w:val="Style2"/>
    <w:basedOn w:val="Normal"/>
    <w:link w:val="Style2Car"/>
    <w:rsid w:val="00DA3177"/>
    <w:pPr>
      <w:tabs>
        <w:tab w:val="num" w:pos="926"/>
      </w:tabs>
      <w:spacing w:before="120" w:after="60"/>
      <w:ind w:left="926" w:hanging="360"/>
    </w:pPr>
    <w:rPr>
      <w:rFonts w:ascii="Calibri" w:eastAsia="Times New Roman" w:hAnsi="Calibri" w:cs="Times New Roman"/>
      <w:sz w:val="22"/>
      <w:szCs w:val="20"/>
      <w:lang w:eastAsia="fr-FR"/>
    </w:rPr>
  </w:style>
  <w:style w:type="character" w:customStyle="1" w:styleId="Style2Car">
    <w:name w:val="Style2 Car"/>
    <w:link w:val="Style2"/>
    <w:locked/>
    <w:rsid w:val="00DA3177"/>
    <w:rPr>
      <w:rFonts w:ascii="Calibri" w:eastAsia="Times New Roman" w:hAnsi="Calibri" w:cs="Times New Roman"/>
      <w:szCs w:val="20"/>
      <w:lang w:eastAsia="fr-FR"/>
    </w:rPr>
  </w:style>
  <w:style w:type="numbering" w:customStyle="1" w:styleId="H2iStyleAvecpuces">
    <w:name w:val="H2i_Style Avec puces"/>
    <w:rsid w:val="00DA3177"/>
    <w:pPr>
      <w:numPr>
        <w:numId w:val="1"/>
      </w:numPr>
    </w:pPr>
  </w:style>
  <w:style w:type="paragraph" w:customStyle="1" w:styleId="Style5">
    <w:name w:val="Style5"/>
    <w:basedOn w:val="Style1"/>
    <w:link w:val="Style5Car"/>
    <w:rsid w:val="00AA7418"/>
    <w:pPr>
      <w:spacing w:before="120" w:after="60"/>
      <w:ind w:left="1440" w:hanging="360"/>
      <w:jc w:val="both"/>
    </w:pPr>
    <w:rPr>
      <w:rFonts w:ascii="DINOT" w:hAnsi="DINOT"/>
    </w:rPr>
  </w:style>
  <w:style w:type="character" w:customStyle="1" w:styleId="Style5Car">
    <w:name w:val="Style5 Car"/>
    <w:basedOn w:val="Style1Car"/>
    <w:link w:val="Style5"/>
    <w:locked/>
    <w:rsid w:val="00AA7418"/>
    <w:rPr>
      <w:rFonts w:ascii="DINOT" w:eastAsia="Times New Roman" w:hAnsi="DINOT" w:cs="Times New Roman"/>
      <w:sz w:val="20"/>
      <w:szCs w:val="20"/>
      <w:lang w:eastAsia="fr-FR"/>
    </w:rPr>
  </w:style>
  <w:style w:type="character" w:customStyle="1" w:styleId="Style3Car">
    <w:name w:val="Style3 Car"/>
    <w:link w:val="Style3"/>
    <w:locked/>
    <w:rsid w:val="00AA7418"/>
    <w:rPr>
      <w:rFonts w:ascii="Calibri" w:eastAsia="Times New Roman" w:hAnsi="Calibri" w:cs="Times New Roman"/>
      <w:sz w:val="20"/>
      <w:szCs w:val="20"/>
      <w:lang w:eastAsia="fr-FR"/>
    </w:rPr>
  </w:style>
  <w:style w:type="paragraph" w:customStyle="1" w:styleId="StyleStyle1GrasItalique">
    <w:name w:val="Style Style1 + Gras Italique"/>
    <w:basedOn w:val="Style1"/>
    <w:uiPriority w:val="99"/>
    <w:rsid w:val="00043A05"/>
    <w:pPr>
      <w:tabs>
        <w:tab w:val="num" w:pos="567"/>
      </w:tabs>
      <w:spacing w:before="120"/>
      <w:ind w:left="567" w:hanging="567"/>
      <w:jc w:val="both"/>
    </w:pPr>
    <w:rPr>
      <w:rFonts w:ascii="DINOT" w:hAnsi="DINOT"/>
      <w:b/>
      <w:bCs/>
      <w:i/>
      <w:iCs/>
    </w:rPr>
  </w:style>
  <w:style w:type="character" w:customStyle="1" w:styleId="Mention1">
    <w:name w:val="Mention1"/>
    <w:basedOn w:val="Policepardfaut"/>
    <w:uiPriority w:val="99"/>
    <w:unhideWhenUsed/>
    <w:rsid w:val="009533B2"/>
    <w:rPr>
      <w:color w:val="2B579A"/>
      <w:shd w:val="clear" w:color="auto" w:fill="E6E6E6"/>
    </w:rPr>
  </w:style>
  <w:style w:type="character" w:customStyle="1" w:styleId="Mentionnonrsolue1">
    <w:name w:val="Mention non résolue1"/>
    <w:basedOn w:val="Policepardfaut"/>
    <w:uiPriority w:val="99"/>
    <w:unhideWhenUsed/>
    <w:rsid w:val="003A1740"/>
    <w:rPr>
      <w:color w:val="808080"/>
      <w:shd w:val="clear" w:color="auto" w:fill="E6E6E6"/>
    </w:rPr>
  </w:style>
  <w:style w:type="paragraph" w:customStyle="1" w:styleId="xmsonormal">
    <w:name w:val="x_msonormal"/>
    <w:basedOn w:val="Normal"/>
    <w:rsid w:val="0056130A"/>
    <w:pPr>
      <w:spacing w:before="100" w:beforeAutospacing="1" w:after="100" w:afterAutospacing="1"/>
      <w:jc w:val="left"/>
    </w:pPr>
    <w:rPr>
      <w:rFonts w:ascii="Times New Roman" w:eastAsia="Times New Roman" w:hAnsi="Times New Roman" w:cs="Times New Roman"/>
      <w:sz w:val="24"/>
      <w:szCs w:val="24"/>
      <w:lang w:eastAsia="fr-FR"/>
    </w:rPr>
  </w:style>
  <w:style w:type="paragraph" w:customStyle="1" w:styleId="xmsolistparagraph">
    <w:name w:val="x_msolistparagraph"/>
    <w:basedOn w:val="Normal"/>
    <w:rsid w:val="0056130A"/>
    <w:pPr>
      <w:spacing w:before="100" w:beforeAutospacing="1" w:after="100" w:afterAutospacing="1"/>
      <w:jc w:val="left"/>
    </w:pPr>
    <w:rPr>
      <w:rFonts w:ascii="Times New Roman" w:eastAsia="Times New Roman" w:hAnsi="Times New Roman" w:cs="Times New Roman"/>
      <w:sz w:val="24"/>
      <w:szCs w:val="24"/>
      <w:lang w:eastAsia="fr-FR"/>
    </w:rPr>
  </w:style>
  <w:style w:type="paragraph" w:customStyle="1" w:styleId="RedTitre1">
    <w:name w:val="RedTitre1"/>
    <w:basedOn w:val="Normal"/>
    <w:rsid w:val="0056130A"/>
    <w:pPr>
      <w:framePr w:hSpace="142" w:wrap="auto" w:vAnchor="text" w:hAnchor="text" w:xAlign="center" w:y="1"/>
      <w:widowControl w:val="0"/>
      <w:spacing w:after="0"/>
      <w:jc w:val="center"/>
    </w:pPr>
    <w:rPr>
      <w:rFonts w:ascii="Arial" w:eastAsia="Times New Roman" w:hAnsi="Arial" w:cs="Times New Roman"/>
      <w:b/>
      <w:snapToGrid w:val="0"/>
      <w:sz w:val="22"/>
      <w:szCs w:val="20"/>
      <w:lang w:eastAsia="fr-FR"/>
    </w:rPr>
  </w:style>
  <w:style w:type="paragraph" w:styleId="NormalWeb">
    <w:name w:val="Normal (Web)"/>
    <w:basedOn w:val="Normal"/>
    <w:uiPriority w:val="99"/>
    <w:semiHidden/>
    <w:unhideWhenUsed/>
    <w:rsid w:val="00324301"/>
    <w:pPr>
      <w:spacing w:before="100" w:beforeAutospacing="1" w:after="100" w:afterAutospacing="1"/>
      <w:jc w:val="left"/>
    </w:pPr>
    <w:rPr>
      <w:rFonts w:ascii="Calibri" w:eastAsiaTheme="minorHAnsi" w:hAnsi="Calibri" w:cs="Calibri"/>
      <w:sz w:val="22"/>
      <w:lang w:eastAsia="fr-FR"/>
    </w:rPr>
  </w:style>
  <w:style w:type="paragraph" w:customStyle="1" w:styleId="puce1">
    <w:name w:val="puce1"/>
    <w:basedOn w:val="Paragraphedeliste"/>
    <w:link w:val="puce1Car"/>
    <w:qFormat/>
    <w:rsid w:val="00240508"/>
    <w:pPr>
      <w:ind w:left="1440"/>
    </w:pPr>
  </w:style>
  <w:style w:type="character" w:customStyle="1" w:styleId="puce1Car">
    <w:name w:val="puce1 Car"/>
    <w:link w:val="puce1"/>
    <w:rsid w:val="00240508"/>
    <w:rPr>
      <w:rFonts w:ascii="Calibri" w:hAnsi="Calibri"/>
      <w:sz w:val="20"/>
      <w:szCs w:val="20"/>
      <w:lang w:eastAsia="fr-FR"/>
    </w:rPr>
  </w:style>
  <w:style w:type="paragraph" w:customStyle="1" w:styleId="puce10">
    <w:name w:val="puce 1"/>
    <w:basedOn w:val="Paragraphedeliste"/>
    <w:link w:val="puce1Car0"/>
    <w:rsid w:val="0029612B"/>
    <w:pPr>
      <w:spacing w:line="300" w:lineRule="exact"/>
      <w:jc w:val="left"/>
    </w:pPr>
    <w:rPr>
      <w:rFonts w:ascii="Arial Narrow" w:eastAsia="Times New Roman" w:hAnsi="Arial Narrow" w:cs="Times New Roman"/>
      <w:szCs w:val="24"/>
    </w:rPr>
  </w:style>
  <w:style w:type="character" w:customStyle="1" w:styleId="puce1Car0">
    <w:name w:val="puce 1 Car"/>
    <w:link w:val="puce10"/>
    <w:locked/>
    <w:rsid w:val="0029612B"/>
    <w:rPr>
      <w:rFonts w:ascii="Arial Narrow" w:eastAsia="Times New Roman" w:hAnsi="Arial Narrow" w:cs="Times New Roman"/>
      <w:sz w:val="20"/>
      <w:szCs w:val="24"/>
      <w:lang w:eastAsia="fr-FR"/>
    </w:rPr>
  </w:style>
  <w:style w:type="paragraph" w:styleId="Rvision">
    <w:name w:val="Revision"/>
    <w:hidden/>
    <w:uiPriority w:val="99"/>
    <w:semiHidden/>
    <w:rsid w:val="002045D6"/>
    <w:rPr>
      <w:sz w:val="20"/>
    </w:rPr>
  </w:style>
  <w:style w:type="paragraph" w:customStyle="1" w:styleId="CT">
    <w:name w:val="CT"/>
    <w:basedOn w:val="Normal"/>
    <w:rsid w:val="00DE40B6"/>
    <w:pPr>
      <w:spacing w:before="200" w:after="200" w:line="276" w:lineRule="auto"/>
    </w:pPr>
    <w:rPr>
      <w:rFonts w:ascii="Trebuchet MS" w:eastAsia="Times New Roman" w:hAnsi="Trebuchet MS" w:cs="Times New Roman"/>
      <w:szCs w:val="20"/>
      <w:lang w:bidi="en-US"/>
    </w:rPr>
  </w:style>
  <w:style w:type="table" w:styleId="TableauListe3-Accentuation1">
    <w:name w:val="List Table 3 Accent 1"/>
    <w:basedOn w:val="TableauNormal"/>
    <w:uiPriority w:val="48"/>
    <w:rsid w:val="00DE40B6"/>
    <w:tblPr>
      <w:tblStyleRowBandSize w:val="1"/>
      <w:tblStyleColBandSize w:val="1"/>
      <w:tblBorders>
        <w:top w:val="single" w:sz="4" w:space="0" w:color="006666" w:themeColor="accent1"/>
        <w:left w:val="single" w:sz="4" w:space="0" w:color="006666" w:themeColor="accent1"/>
        <w:bottom w:val="single" w:sz="4" w:space="0" w:color="006666" w:themeColor="accent1"/>
        <w:right w:val="single" w:sz="4" w:space="0" w:color="006666" w:themeColor="accent1"/>
      </w:tblBorders>
    </w:tblPr>
    <w:tblStylePr w:type="firstRow">
      <w:rPr>
        <w:b/>
        <w:bCs/>
        <w:color w:val="FFFFFF" w:themeColor="background1"/>
      </w:rPr>
      <w:tblPr/>
      <w:tcPr>
        <w:shd w:val="clear" w:color="auto" w:fill="006666" w:themeFill="accent1"/>
      </w:tcPr>
    </w:tblStylePr>
    <w:tblStylePr w:type="lastRow">
      <w:rPr>
        <w:b/>
        <w:bCs/>
      </w:rPr>
      <w:tblPr/>
      <w:tcPr>
        <w:tcBorders>
          <w:top w:val="double" w:sz="4" w:space="0" w:color="006666"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6666" w:themeColor="accent1"/>
          <w:right w:val="single" w:sz="4" w:space="0" w:color="006666" w:themeColor="accent1"/>
        </w:tcBorders>
      </w:tcPr>
    </w:tblStylePr>
    <w:tblStylePr w:type="band1Horz">
      <w:tblPr/>
      <w:tcPr>
        <w:tcBorders>
          <w:top w:val="single" w:sz="4" w:space="0" w:color="006666" w:themeColor="accent1"/>
          <w:bottom w:val="single" w:sz="4" w:space="0" w:color="006666"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6666" w:themeColor="accent1"/>
          <w:left w:val="nil"/>
        </w:tcBorders>
      </w:tcPr>
    </w:tblStylePr>
    <w:tblStylePr w:type="swCell">
      <w:tblPr/>
      <w:tcPr>
        <w:tcBorders>
          <w:top w:val="double" w:sz="4" w:space="0" w:color="006666" w:themeColor="accent1"/>
          <w:right w:val="nil"/>
        </w:tcBorders>
      </w:tcPr>
    </w:tblStylePr>
  </w:style>
  <w:style w:type="paragraph" w:customStyle="1" w:styleId="puce0">
    <w:name w:val="puce 0"/>
    <w:basedOn w:val="Paragraphedeliste"/>
    <w:link w:val="puce0Car"/>
    <w:qFormat/>
    <w:rsid w:val="00A737A4"/>
    <w:pPr>
      <w:numPr>
        <w:numId w:val="10"/>
      </w:numPr>
    </w:pPr>
  </w:style>
  <w:style w:type="character" w:customStyle="1" w:styleId="puce0Car">
    <w:name w:val="puce 0 Car"/>
    <w:basedOn w:val="Policepardfaut"/>
    <w:link w:val="puce0"/>
    <w:qFormat/>
    <w:locked/>
    <w:rsid w:val="00A737A4"/>
    <w:rPr>
      <w:rFonts w:ascii="Calibri" w:hAnsi="Calibri"/>
      <w:sz w:val="20"/>
      <w:szCs w:val="20"/>
      <w:lang w:eastAsia="fr-FR"/>
    </w:rPr>
  </w:style>
  <w:style w:type="paragraph" w:customStyle="1" w:styleId="Listepuce1">
    <w:name w:val="Liste à puce 1"/>
    <w:basedOn w:val="puce0"/>
    <w:qFormat/>
    <w:rsid w:val="00775889"/>
  </w:style>
  <w:style w:type="paragraph" w:customStyle="1" w:styleId="Listepuce2">
    <w:name w:val="Liste à puce 2"/>
    <w:basedOn w:val="Listepuce1"/>
    <w:rsid w:val="00277BCA"/>
    <w:pPr>
      <w:tabs>
        <w:tab w:val="num" w:pos="360"/>
      </w:tabs>
      <w:ind w:left="1440"/>
      <w:contextualSpacing w:val="0"/>
    </w:pPr>
    <w:rPr>
      <w:rFonts w:asciiTheme="minorHAnsi" w:hAnsiTheme="minorHAnsi" w:cstheme="minorHAnsi"/>
    </w:rPr>
  </w:style>
  <w:style w:type="paragraph" w:styleId="Listecontinue2">
    <w:name w:val="List Continue 2"/>
    <w:basedOn w:val="Listecontinue"/>
    <w:rsid w:val="004A6F0C"/>
    <w:pPr>
      <w:spacing w:after="160"/>
      <w:ind w:left="1080"/>
      <w:contextualSpacing w:val="0"/>
    </w:pPr>
    <w:rPr>
      <w:rFonts w:ascii="Garamond" w:eastAsiaTheme="minorHAnsi" w:hAnsi="Garamond"/>
      <w:spacing w:val="-5"/>
      <w:sz w:val="24"/>
    </w:rPr>
  </w:style>
  <w:style w:type="paragraph" w:styleId="Listecontinue">
    <w:name w:val="List Continue"/>
    <w:basedOn w:val="Normal"/>
    <w:uiPriority w:val="99"/>
    <w:semiHidden/>
    <w:unhideWhenUsed/>
    <w:rsid w:val="004A6F0C"/>
    <w:pPr>
      <w:ind w:left="283"/>
      <w:contextualSpacing/>
    </w:pPr>
  </w:style>
  <w:style w:type="character" w:styleId="Lienhypertextesuivivisit">
    <w:name w:val="FollowedHyperlink"/>
    <w:basedOn w:val="Policepardfaut"/>
    <w:uiPriority w:val="99"/>
    <w:semiHidden/>
    <w:unhideWhenUsed/>
    <w:rsid w:val="002E6212"/>
    <w:rPr>
      <w:color w:val="954F72" w:themeColor="followedHyperlink"/>
      <w:u w:val="single"/>
    </w:rPr>
  </w:style>
  <w:style w:type="paragraph" w:customStyle="1" w:styleId="A1-ParagrapheStandardIOSIS">
    <w:name w:val="A1 - Paragraphe Standard IOSIS"/>
    <w:link w:val="A1-ParagrapheStandardIOSISCar"/>
    <w:rsid w:val="00320091"/>
    <w:pPr>
      <w:spacing w:after="120" w:line="240" w:lineRule="atLeast"/>
      <w:jc w:val="both"/>
    </w:pPr>
    <w:rPr>
      <w:rFonts w:ascii="Arial" w:eastAsia="Times New Roman" w:hAnsi="Arial" w:cs="Times New Roman"/>
      <w:sz w:val="20"/>
      <w:szCs w:val="20"/>
      <w:lang w:eastAsia="fr-FR"/>
    </w:rPr>
  </w:style>
  <w:style w:type="character" w:customStyle="1" w:styleId="A1-ParagrapheStandardIOSISCar">
    <w:name w:val="A1 - Paragraphe Standard IOSIS Car"/>
    <w:basedOn w:val="Policepardfaut"/>
    <w:link w:val="A1-ParagrapheStandardIOSIS"/>
    <w:rsid w:val="00320091"/>
    <w:rPr>
      <w:rFonts w:ascii="Arial" w:eastAsia="Times New Roman" w:hAnsi="Arial" w:cs="Times New Roman"/>
      <w:sz w:val="20"/>
      <w:szCs w:val="20"/>
      <w:lang w:eastAsia="fr-FR"/>
    </w:rPr>
  </w:style>
  <w:style w:type="paragraph" w:customStyle="1" w:styleId="A-ParagrapheStandardOTH">
    <w:name w:val="A - Paragraphe Standard OTH"/>
    <w:link w:val="A-ParagrapheStandardOTHCar"/>
    <w:rsid w:val="00320091"/>
    <w:pPr>
      <w:spacing w:after="120" w:line="240" w:lineRule="atLeast"/>
      <w:jc w:val="both"/>
    </w:pPr>
    <w:rPr>
      <w:rFonts w:ascii="Arial" w:eastAsia="Times New Roman" w:hAnsi="Arial" w:cs="Times New Roman"/>
      <w:sz w:val="20"/>
      <w:szCs w:val="20"/>
      <w:lang w:eastAsia="fr-FR"/>
    </w:rPr>
  </w:style>
  <w:style w:type="character" w:customStyle="1" w:styleId="A-ParagrapheStandardOTHCar">
    <w:name w:val="A - Paragraphe Standard OTH Car"/>
    <w:basedOn w:val="Policepardfaut"/>
    <w:link w:val="A-ParagrapheStandardOTH"/>
    <w:rsid w:val="00320091"/>
    <w:rPr>
      <w:rFonts w:ascii="Arial" w:eastAsia="Times New Roman" w:hAnsi="Arial" w:cs="Times New Roman"/>
      <w:sz w:val="20"/>
      <w:szCs w:val="20"/>
      <w:lang w:eastAsia="fr-FR"/>
    </w:rPr>
  </w:style>
  <w:style w:type="table" w:customStyle="1" w:styleId="Grilledutableau1">
    <w:name w:val="Grille du tableau1"/>
    <w:basedOn w:val="TableauNormal"/>
    <w:next w:val="Grilledutableau"/>
    <w:uiPriority w:val="39"/>
    <w:rsid w:val="00DD680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lmot">
    <w:name w:val="gl_mot"/>
    <w:basedOn w:val="Policepardfaut"/>
    <w:rsid w:val="00E42200"/>
  </w:style>
  <w:style w:type="character" w:customStyle="1" w:styleId="spipnoteref">
    <w:name w:val="spip_note_ref"/>
    <w:basedOn w:val="Policepardfaut"/>
    <w:rsid w:val="00E42200"/>
  </w:style>
  <w:style w:type="table" w:styleId="TableauGrille5Fonc">
    <w:name w:val="Grid Table 5 Dark"/>
    <w:basedOn w:val="TableauNormal"/>
    <w:uiPriority w:val="50"/>
    <w:rsid w:val="00FE1FC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character" w:customStyle="1" w:styleId="Textedelespacerserv">
    <w:name w:val="Texte de l’espace réservé"/>
    <w:basedOn w:val="Policepardfaut"/>
    <w:uiPriority w:val="99"/>
    <w:semiHidden/>
    <w:rsid w:val="006D4BCB"/>
    <w:rPr>
      <w:color w:val="808080"/>
    </w:rPr>
  </w:style>
  <w:style w:type="table" w:styleId="TableauGrille5Fonc-Accentuation3">
    <w:name w:val="Grid Table 5 Dark Accent 3"/>
    <w:basedOn w:val="TableauNormal"/>
    <w:uiPriority w:val="50"/>
    <w:rsid w:val="00A10E6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E3E7"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67886"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67886"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667886"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667886" w:themeFill="accent3"/>
      </w:tcPr>
    </w:tblStylePr>
    <w:tblStylePr w:type="band1Vert">
      <w:tblPr/>
      <w:tcPr>
        <w:shd w:val="clear" w:color="auto" w:fill="C0C9CF" w:themeFill="accent3" w:themeFillTint="66"/>
      </w:tcPr>
    </w:tblStylePr>
    <w:tblStylePr w:type="band1Horz">
      <w:tblPr/>
      <w:tcPr>
        <w:shd w:val="clear" w:color="auto" w:fill="C0C9CF" w:themeFill="accent3" w:themeFillTint="66"/>
      </w:tcPr>
    </w:tblStylePr>
  </w:style>
  <w:style w:type="table" w:styleId="TableauGrille3">
    <w:name w:val="Grid Table 3"/>
    <w:basedOn w:val="TableauNormal"/>
    <w:uiPriority w:val="48"/>
    <w:rsid w:val="0024210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customStyle="1" w:styleId="cf01">
    <w:name w:val="cf01"/>
    <w:basedOn w:val="Policepardfaut"/>
    <w:rsid w:val="0029154D"/>
    <w:rPr>
      <w:rFonts w:ascii="Segoe UI" w:hAnsi="Segoe UI" w:cs="Segoe UI" w:hint="default"/>
      <w:sz w:val="18"/>
      <w:szCs w:val="18"/>
    </w:rPr>
  </w:style>
  <w:style w:type="character" w:customStyle="1" w:styleId="Mention11">
    <w:name w:val="Mention11"/>
    <w:basedOn w:val="Policepardfaut"/>
    <w:uiPriority w:val="99"/>
    <w:semiHidden/>
    <w:unhideWhenUsed/>
    <w:rsid w:val="00D34241"/>
    <w:rPr>
      <w:color w:val="2B579A"/>
      <w:shd w:val="clear" w:color="auto" w:fill="E6E6E6"/>
    </w:rPr>
  </w:style>
  <w:style w:type="character" w:customStyle="1" w:styleId="Mentionnonrsolue11">
    <w:name w:val="Mention non résolue11"/>
    <w:basedOn w:val="Policepardfaut"/>
    <w:uiPriority w:val="99"/>
    <w:semiHidden/>
    <w:unhideWhenUsed/>
    <w:rsid w:val="00D34241"/>
    <w:rPr>
      <w:color w:val="808080"/>
      <w:shd w:val="clear" w:color="auto" w:fill="E6E6E6"/>
    </w:rPr>
  </w:style>
  <w:style w:type="table" w:styleId="TableauGrille4">
    <w:name w:val="Grid Table 4"/>
    <w:basedOn w:val="TableauNormal"/>
    <w:uiPriority w:val="49"/>
    <w:rsid w:val="00D3424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auGrille2">
    <w:name w:val="Grid Table 2"/>
    <w:basedOn w:val="TableauNormal"/>
    <w:uiPriority w:val="47"/>
    <w:rsid w:val="00D34241"/>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auListe4">
    <w:name w:val="List Table 4"/>
    <w:basedOn w:val="TableauNormal"/>
    <w:uiPriority w:val="49"/>
    <w:rsid w:val="00D3424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auGrille4-Accentuation3">
    <w:name w:val="Grid Table 4 Accent 3"/>
    <w:basedOn w:val="TableauNormal"/>
    <w:uiPriority w:val="49"/>
    <w:rsid w:val="00D17A1F"/>
    <w:tblPr>
      <w:tblStyleRowBandSize w:val="1"/>
      <w:tblStyleColBandSize w:val="1"/>
      <w:tblBorders>
        <w:top w:val="single" w:sz="4" w:space="0" w:color="A1AEB7" w:themeColor="accent3" w:themeTint="99"/>
        <w:left w:val="single" w:sz="4" w:space="0" w:color="A1AEB7" w:themeColor="accent3" w:themeTint="99"/>
        <w:bottom w:val="single" w:sz="4" w:space="0" w:color="A1AEB7" w:themeColor="accent3" w:themeTint="99"/>
        <w:right w:val="single" w:sz="4" w:space="0" w:color="A1AEB7" w:themeColor="accent3" w:themeTint="99"/>
        <w:insideH w:val="single" w:sz="4" w:space="0" w:color="A1AEB7" w:themeColor="accent3" w:themeTint="99"/>
        <w:insideV w:val="single" w:sz="4" w:space="0" w:color="A1AEB7" w:themeColor="accent3" w:themeTint="99"/>
      </w:tblBorders>
    </w:tblPr>
    <w:tblStylePr w:type="firstRow">
      <w:rPr>
        <w:b/>
        <w:bCs/>
        <w:color w:val="FFFFFF" w:themeColor="background1"/>
      </w:rPr>
      <w:tblPr/>
      <w:tcPr>
        <w:tcBorders>
          <w:top w:val="single" w:sz="4" w:space="0" w:color="667886" w:themeColor="accent3"/>
          <w:left w:val="single" w:sz="4" w:space="0" w:color="667886" w:themeColor="accent3"/>
          <w:bottom w:val="single" w:sz="4" w:space="0" w:color="667886" w:themeColor="accent3"/>
          <w:right w:val="single" w:sz="4" w:space="0" w:color="667886" w:themeColor="accent3"/>
          <w:insideH w:val="nil"/>
          <w:insideV w:val="nil"/>
        </w:tcBorders>
        <w:shd w:val="clear" w:color="auto" w:fill="667886" w:themeFill="accent3"/>
      </w:tcPr>
    </w:tblStylePr>
    <w:tblStylePr w:type="lastRow">
      <w:rPr>
        <w:b/>
        <w:bCs/>
      </w:rPr>
      <w:tblPr/>
      <w:tcPr>
        <w:tcBorders>
          <w:top w:val="double" w:sz="4" w:space="0" w:color="667886" w:themeColor="accent3"/>
        </w:tcBorders>
      </w:tcPr>
    </w:tblStylePr>
    <w:tblStylePr w:type="firstCol">
      <w:rPr>
        <w:b/>
        <w:bCs/>
      </w:rPr>
    </w:tblStylePr>
    <w:tblStylePr w:type="lastCol">
      <w:rPr>
        <w:b/>
        <w:bCs/>
      </w:rPr>
    </w:tblStylePr>
    <w:tblStylePr w:type="band1Vert">
      <w:tblPr/>
      <w:tcPr>
        <w:shd w:val="clear" w:color="auto" w:fill="DFE3E7" w:themeFill="accent3" w:themeFillTint="33"/>
      </w:tcPr>
    </w:tblStylePr>
    <w:tblStylePr w:type="band1Horz">
      <w:tblPr/>
      <w:tcPr>
        <w:shd w:val="clear" w:color="auto" w:fill="DFE3E7" w:themeFill="accent3" w:themeFillTint="33"/>
      </w:tcPr>
    </w:tblStylePr>
  </w:style>
  <w:style w:type="table" w:customStyle="1" w:styleId="Grilledutableau3">
    <w:name w:val="Grille du tableau3"/>
    <w:basedOn w:val="TableauNormal"/>
    <w:next w:val="Grilledutableau"/>
    <w:rsid w:val="00004316"/>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21">
    <w:name w:val="Body Text 21"/>
    <w:basedOn w:val="Normal"/>
    <w:rsid w:val="00D81A6E"/>
    <w:pPr>
      <w:widowControl w:val="0"/>
      <w:tabs>
        <w:tab w:val="left" w:pos="1418"/>
        <w:tab w:val="left" w:pos="1843"/>
        <w:tab w:val="left" w:pos="2127"/>
      </w:tabs>
      <w:overflowPunct w:val="0"/>
      <w:autoSpaceDE w:val="0"/>
      <w:autoSpaceDN w:val="0"/>
      <w:adjustRightInd w:val="0"/>
      <w:spacing w:after="0" w:line="240" w:lineRule="exact"/>
      <w:ind w:left="851"/>
      <w:textAlignment w:val="baseline"/>
    </w:pPr>
    <w:rPr>
      <w:rFonts w:ascii="Century Gothic" w:eastAsia="Times New Roman" w:hAnsi="Century Gothic" w:cs="Times New Roman"/>
      <w:szCs w:val="20"/>
      <w:lang w:eastAsia="fr-FR"/>
    </w:rPr>
  </w:style>
  <w:style w:type="character" w:customStyle="1" w:styleId="Puces1Car">
    <w:name w:val="Puces 1 Car"/>
    <w:link w:val="Puces1"/>
    <w:uiPriority w:val="99"/>
    <w:locked/>
    <w:rsid w:val="001473F7"/>
    <w:rPr>
      <w:rFonts w:ascii="Arial" w:eastAsia="Times New Roman" w:hAnsi="Arial" w:cs="Times New Roman"/>
      <w:sz w:val="20"/>
      <w:lang w:eastAsia="fr-FR"/>
    </w:rPr>
  </w:style>
  <w:style w:type="paragraph" w:customStyle="1" w:styleId="Puces1">
    <w:name w:val="Puces 1"/>
    <w:basedOn w:val="Normal"/>
    <w:link w:val="Puces1Car"/>
    <w:uiPriority w:val="99"/>
    <w:rsid w:val="00182D08"/>
    <w:pPr>
      <w:widowControl w:val="0"/>
      <w:numPr>
        <w:numId w:val="5"/>
      </w:numPr>
      <w:tabs>
        <w:tab w:val="num" w:pos="851"/>
      </w:tabs>
      <w:autoSpaceDE w:val="0"/>
      <w:autoSpaceDN w:val="0"/>
    </w:pPr>
    <w:rPr>
      <w:rFonts w:ascii="Arial" w:eastAsia="Times New Roman" w:hAnsi="Arial" w:cs="Times New Roman"/>
      <w:lang w:eastAsia="fr-FR"/>
    </w:rPr>
  </w:style>
  <w:style w:type="character" w:customStyle="1" w:styleId="TextegnralCar">
    <w:name w:val="Texte général Car"/>
    <w:link w:val="Textegnral"/>
    <w:uiPriority w:val="99"/>
    <w:locked/>
    <w:rsid w:val="00B8194E"/>
    <w:rPr>
      <w:rFonts w:ascii="Arial" w:hAnsi="Arial" w:cs="Times New Roman"/>
      <w:lang w:eastAsia="fr-FR"/>
    </w:rPr>
  </w:style>
  <w:style w:type="paragraph" w:customStyle="1" w:styleId="Textegnral">
    <w:name w:val="Texte général"/>
    <w:basedOn w:val="Normal"/>
    <w:link w:val="TextegnralCar"/>
    <w:uiPriority w:val="99"/>
    <w:rsid w:val="00B8194E"/>
    <w:pPr>
      <w:widowControl w:val="0"/>
      <w:autoSpaceDE w:val="0"/>
      <w:autoSpaceDN w:val="0"/>
      <w:ind w:left="567"/>
    </w:pPr>
    <w:rPr>
      <w:rFonts w:ascii="Arial" w:hAnsi="Arial" w:cs="Times New Roman"/>
      <w:sz w:val="22"/>
      <w:lang w:eastAsia="fr-FR"/>
    </w:rPr>
  </w:style>
  <w:style w:type="paragraph" w:customStyle="1" w:styleId="Puces2">
    <w:name w:val="Puces 2"/>
    <w:basedOn w:val="Normal"/>
    <w:uiPriority w:val="99"/>
    <w:rsid w:val="00763572"/>
    <w:pPr>
      <w:widowControl w:val="0"/>
      <w:numPr>
        <w:numId w:val="6"/>
      </w:numPr>
      <w:tabs>
        <w:tab w:val="num" w:pos="1134"/>
      </w:tabs>
      <w:autoSpaceDE w:val="0"/>
      <w:autoSpaceDN w:val="0"/>
    </w:pPr>
    <w:rPr>
      <w:rFonts w:ascii="Arial" w:eastAsia="Times New Roman" w:hAnsi="Arial" w:cs="Times New Roman"/>
      <w:lang w:eastAsia="fr-FR"/>
    </w:rPr>
  </w:style>
  <w:style w:type="paragraph" w:styleId="Listenumros5">
    <w:name w:val="List Number 5"/>
    <w:basedOn w:val="Normal"/>
    <w:semiHidden/>
    <w:rsid w:val="00917A9E"/>
    <w:pPr>
      <w:numPr>
        <w:numId w:val="3"/>
      </w:numPr>
      <w:spacing w:after="0"/>
    </w:pPr>
    <w:rPr>
      <w:rFonts w:ascii="Arial" w:eastAsia="Times New Roman" w:hAnsi="Arial" w:cs="Times New Roman"/>
      <w:szCs w:val="24"/>
      <w:lang w:eastAsia="fr-FR"/>
    </w:rPr>
  </w:style>
  <w:style w:type="paragraph" w:styleId="Listepuces3">
    <w:name w:val="List Bullet 3"/>
    <w:basedOn w:val="Normal"/>
    <w:unhideWhenUsed/>
    <w:rsid w:val="00917A9E"/>
    <w:pPr>
      <w:numPr>
        <w:numId w:val="4"/>
      </w:numPr>
      <w:spacing w:after="0"/>
      <w:contextualSpacing/>
    </w:pPr>
    <w:rPr>
      <w:rFonts w:ascii="Trebuchet MS" w:eastAsia="Times New Roman" w:hAnsi="Trebuchet MS" w:cs="Arial Unicode MS"/>
      <w:sz w:val="22"/>
      <w:szCs w:val="24"/>
      <w:lang w:eastAsia="fr-FR"/>
    </w:rPr>
  </w:style>
  <w:style w:type="paragraph" w:styleId="Listepuces">
    <w:name w:val="List Bullet"/>
    <w:basedOn w:val="Normal"/>
    <w:unhideWhenUsed/>
    <w:rsid w:val="00917A9E"/>
    <w:pPr>
      <w:tabs>
        <w:tab w:val="num" w:pos="360"/>
      </w:tabs>
      <w:ind w:left="360" w:hanging="360"/>
      <w:contextualSpacing/>
    </w:pPr>
  </w:style>
  <w:style w:type="character" w:customStyle="1" w:styleId="Date1">
    <w:name w:val="Date1"/>
    <w:basedOn w:val="Policepardfaut"/>
    <w:rsid w:val="00917A9E"/>
  </w:style>
  <w:style w:type="paragraph" w:customStyle="1" w:styleId="StyleStyle1Aprs6pt1">
    <w:name w:val="Style Style1 + Après : 6 pt1"/>
    <w:basedOn w:val="Normal"/>
    <w:rsid w:val="008C5B88"/>
    <w:pPr>
      <w:numPr>
        <w:numId w:val="11"/>
      </w:numPr>
      <w:tabs>
        <w:tab w:val="clear" w:pos="510"/>
        <w:tab w:val="num" w:pos="720"/>
      </w:tabs>
      <w:spacing w:before="60" w:after="0"/>
      <w:ind w:left="720" w:hanging="360"/>
    </w:pPr>
    <w:rPr>
      <w:rFonts w:ascii="DINOT" w:eastAsia="Times New Roman" w:hAnsi="DINOT" w:cs="Times New Roman"/>
      <w:szCs w:val="20"/>
      <w:lang w:eastAsia="fr-FR"/>
    </w:rPr>
  </w:style>
  <w:style w:type="table" w:styleId="TableauGrille3-Accentuation3">
    <w:name w:val="Grid Table 3 Accent 3"/>
    <w:basedOn w:val="TableauNormal"/>
    <w:uiPriority w:val="48"/>
    <w:rsid w:val="00325EF0"/>
    <w:tblPr>
      <w:tblStyleRowBandSize w:val="1"/>
      <w:tblStyleColBandSize w:val="1"/>
      <w:tblBorders>
        <w:top w:val="single" w:sz="4" w:space="0" w:color="A1AEB7" w:themeColor="accent3" w:themeTint="99"/>
        <w:left w:val="single" w:sz="4" w:space="0" w:color="A1AEB7" w:themeColor="accent3" w:themeTint="99"/>
        <w:bottom w:val="single" w:sz="4" w:space="0" w:color="A1AEB7" w:themeColor="accent3" w:themeTint="99"/>
        <w:right w:val="single" w:sz="4" w:space="0" w:color="A1AEB7" w:themeColor="accent3" w:themeTint="99"/>
        <w:insideH w:val="single" w:sz="4" w:space="0" w:color="A1AEB7" w:themeColor="accent3" w:themeTint="99"/>
        <w:insideV w:val="single" w:sz="4" w:space="0" w:color="A1AEB7"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E3E7" w:themeFill="accent3" w:themeFillTint="33"/>
      </w:tcPr>
    </w:tblStylePr>
    <w:tblStylePr w:type="band1Horz">
      <w:tblPr/>
      <w:tcPr>
        <w:shd w:val="clear" w:color="auto" w:fill="DFE3E7" w:themeFill="accent3" w:themeFillTint="33"/>
      </w:tcPr>
    </w:tblStylePr>
    <w:tblStylePr w:type="neCell">
      <w:tblPr/>
      <w:tcPr>
        <w:tcBorders>
          <w:bottom w:val="single" w:sz="4" w:space="0" w:color="A1AEB7" w:themeColor="accent3" w:themeTint="99"/>
        </w:tcBorders>
      </w:tcPr>
    </w:tblStylePr>
    <w:tblStylePr w:type="nwCell">
      <w:tblPr/>
      <w:tcPr>
        <w:tcBorders>
          <w:bottom w:val="single" w:sz="4" w:space="0" w:color="A1AEB7" w:themeColor="accent3" w:themeTint="99"/>
        </w:tcBorders>
      </w:tcPr>
    </w:tblStylePr>
    <w:tblStylePr w:type="seCell">
      <w:tblPr/>
      <w:tcPr>
        <w:tcBorders>
          <w:top w:val="single" w:sz="4" w:space="0" w:color="A1AEB7" w:themeColor="accent3" w:themeTint="99"/>
        </w:tcBorders>
      </w:tcPr>
    </w:tblStylePr>
    <w:tblStylePr w:type="swCell">
      <w:tblPr/>
      <w:tcPr>
        <w:tcBorders>
          <w:top w:val="single" w:sz="4" w:space="0" w:color="A1AEB7" w:themeColor="accent3" w:themeTint="99"/>
        </w:tcBorders>
      </w:tcPr>
    </w:tblStylePr>
  </w:style>
  <w:style w:type="paragraph" w:customStyle="1" w:styleId="Default">
    <w:name w:val="Default"/>
    <w:rsid w:val="00691A94"/>
    <w:pPr>
      <w:autoSpaceDE w:val="0"/>
      <w:autoSpaceDN w:val="0"/>
      <w:adjustRightInd w:val="0"/>
    </w:pPr>
    <w:rPr>
      <w:rFonts w:ascii="Calibri" w:hAnsi="Calibri" w:cs="Calibri"/>
      <w:color w:val="000000"/>
      <w:sz w:val="24"/>
      <w:szCs w:val="24"/>
    </w:rPr>
  </w:style>
  <w:style w:type="table" w:styleId="TableauGrille7Couleur">
    <w:name w:val="Grid Table 7 Colorful"/>
    <w:basedOn w:val="TableauNormal"/>
    <w:uiPriority w:val="52"/>
    <w:rsid w:val="0004328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pf1">
    <w:name w:val="pf1"/>
    <w:basedOn w:val="Normal"/>
    <w:rsid w:val="00BD5DC9"/>
    <w:pPr>
      <w:spacing w:before="100" w:beforeAutospacing="1" w:after="100" w:afterAutospacing="1"/>
      <w:jc w:val="left"/>
    </w:pPr>
    <w:rPr>
      <w:rFonts w:ascii="Times New Roman" w:eastAsia="Times New Roman" w:hAnsi="Times New Roman" w:cs="Times New Roman"/>
      <w:sz w:val="24"/>
      <w:szCs w:val="24"/>
      <w:lang w:eastAsia="fr-FR"/>
    </w:rPr>
  </w:style>
  <w:style w:type="paragraph" w:customStyle="1" w:styleId="pf0">
    <w:name w:val="pf0"/>
    <w:basedOn w:val="Normal"/>
    <w:rsid w:val="00BD5DC9"/>
    <w:pPr>
      <w:spacing w:before="100" w:beforeAutospacing="1" w:after="100" w:afterAutospacing="1"/>
      <w:jc w:val="left"/>
    </w:pPr>
    <w:rPr>
      <w:rFonts w:ascii="Times New Roman" w:eastAsia="Times New Roman" w:hAnsi="Times New Roman" w:cs="Times New Roman"/>
      <w:sz w:val="24"/>
      <w:szCs w:val="24"/>
      <w:lang w:eastAsia="fr-FR"/>
    </w:rPr>
  </w:style>
  <w:style w:type="character" w:customStyle="1" w:styleId="cf11">
    <w:name w:val="cf11"/>
    <w:basedOn w:val="Policepardfaut"/>
    <w:rsid w:val="00BD5DC9"/>
    <w:rPr>
      <w:rFonts w:ascii="Segoe UI" w:hAnsi="Segoe UI" w:cs="Segoe UI" w:hint="default"/>
      <w:sz w:val="18"/>
      <w:szCs w:val="18"/>
    </w:rPr>
  </w:style>
  <w:style w:type="character" w:customStyle="1" w:styleId="Mentionnonrsolue2">
    <w:name w:val="Mention non résolue2"/>
    <w:basedOn w:val="Policepardfaut"/>
    <w:uiPriority w:val="99"/>
    <w:semiHidden/>
    <w:unhideWhenUsed/>
    <w:rsid w:val="00977DD8"/>
    <w:rPr>
      <w:color w:val="605E5C"/>
      <w:shd w:val="clear" w:color="auto" w:fill="E1DFDD"/>
    </w:rPr>
  </w:style>
  <w:style w:type="paragraph" w:customStyle="1" w:styleId="Titre1erniveau">
    <w:name w:val="Titre 1er niveau"/>
    <w:basedOn w:val="Paragraphedeliste"/>
    <w:qFormat/>
    <w:rsid w:val="005F5920"/>
    <w:pPr>
      <w:numPr>
        <w:numId w:val="12"/>
      </w:numPr>
      <w:spacing w:after="120" w:line="276" w:lineRule="auto"/>
      <w:contextualSpacing w:val="0"/>
    </w:pPr>
    <w:rPr>
      <w:rFonts w:ascii="Arial" w:eastAsiaTheme="minorHAnsi" w:hAnsi="Arial" w:cs="Arial"/>
      <w:b/>
      <w:sz w:val="18"/>
      <w:szCs w:val="18"/>
      <w:lang w:eastAsia="en-US"/>
    </w:rPr>
  </w:style>
  <w:style w:type="paragraph" w:customStyle="1" w:styleId="Titre2eniveau">
    <w:name w:val="Titre 2e niveau"/>
    <w:basedOn w:val="Paragraphedeliste"/>
    <w:qFormat/>
    <w:rsid w:val="005F5920"/>
    <w:pPr>
      <w:numPr>
        <w:ilvl w:val="1"/>
        <w:numId w:val="12"/>
      </w:numPr>
      <w:spacing w:after="120" w:line="276" w:lineRule="auto"/>
      <w:contextualSpacing w:val="0"/>
    </w:pPr>
    <w:rPr>
      <w:rFonts w:ascii="Arial" w:eastAsiaTheme="minorHAnsi" w:hAnsi="Arial" w:cs="Arial"/>
      <w:sz w:val="18"/>
      <w:szCs w:val="18"/>
      <w:u w:val="single"/>
      <w:lang w:eastAsia="en-US"/>
    </w:rPr>
  </w:style>
  <w:style w:type="paragraph" w:customStyle="1" w:styleId="Titre3eniveau">
    <w:name w:val="Titre 3e niveau"/>
    <w:basedOn w:val="Paragraphedeliste"/>
    <w:qFormat/>
    <w:rsid w:val="005F5920"/>
    <w:pPr>
      <w:numPr>
        <w:ilvl w:val="2"/>
        <w:numId w:val="12"/>
      </w:numPr>
      <w:spacing w:after="120" w:line="276" w:lineRule="auto"/>
      <w:contextualSpacing w:val="0"/>
    </w:pPr>
    <w:rPr>
      <w:rFonts w:ascii="Arial" w:eastAsiaTheme="minorHAnsi" w:hAnsi="Arial" w:cs="Arial"/>
      <w:i/>
      <w:sz w:val="18"/>
      <w:szCs w:val="18"/>
      <w:lang w:eastAsia="en-US"/>
    </w:rPr>
  </w:style>
  <w:style w:type="character" w:customStyle="1" w:styleId="Mentionnonrsolue3">
    <w:name w:val="Mention non résolue3"/>
    <w:basedOn w:val="Policepardfaut"/>
    <w:uiPriority w:val="99"/>
    <w:semiHidden/>
    <w:unhideWhenUsed/>
    <w:rsid w:val="004F3F2B"/>
    <w:rPr>
      <w:color w:val="605E5C"/>
      <w:shd w:val="clear" w:color="auto" w:fill="E1DFDD"/>
    </w:rPr>
  </w:style>
  <w:style w:type="table" w:styleId="TableauGrille6Couleur">
    <w:name w:val="Grid Table 6 Colorful"/>
    <w:basedOn w:val="TableauNormal"/>
    <w:uiPriority w:val="51"/>
    <w:rsid w:val="00A3551F"/>
    <w:rPr>
      <w:color w:val="000000" w:themeColor="text1"/>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FFFFFF" w:themeColor="background1"/>
      </w:rPr>
      <w:tblPr/>
      <w:tcPr>
        <w:shd w:val="clear" w:color="auto" w:fill="006666" w:themeFill="accent1"/>
      </w:tcPr>
    </w:tblStylePr>
    <w:tblStylePr w:type="lastRow">
      <w:rPr>
        <w:b w:val="0"/>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firstCol">
      <w:rPr>
        <w:b w:val="0"/>
        <w:bCs/>
      </w:rPr>
    </w:tblStylePr>
    <w:tblStylePr w:type="lastCol">
      <w:rPr>
        <w:b w:val="0"/>
        <w:bCs/>
      </w:rPr>
    </w:tblStylePr>
    <w:tblStylePr w:type="band1Horz">
      <w:tblPr/>
      <w:tcPr>
        <w:shd w:val="clear" w:color="auto" w:fill="CCCCCC" w:themeFill="text1" w:themeFillTint="33"/>
      </w:tcPr>
    </w:tblStylePr>
  </w:style>
  <w:style w:type="character" w:customStyle="1" w:styleId="Mentionnonrsolue4">
    <w:name w:val="Mention non résolue4"/>
    <w:basedOn w:val="Policepardfaut"/>
    <w:uiPriority w:val="99"/>
    <w:semiHidden/>
    <w:unhideWhenUsed/>
    <w:rsid w:val="00F558FE"/>
    <w:rPr>
      <w:color w:val="605E5C"/>
      <w:shd w:val="clear" w:color="auto" w:fill="E1DFDD"/>
    </w:rPr>
  </w:style>
  <w:style w:type="paragraph" w:customStyle="1" w:styleId="Descriptionexigence">
    <w:name w:val="Description exigence"/>
    <w:next w:val="Normal"/>
    <w:qFormat/>
    <w:rsid w:val="00937449"/>
    <w:pPr>
      <w:spacing w:before="120"/>
    </w:pPr>
    <w:rPr>
      <w:rFonts w:ascii="Calibri" w:hAnsi="Calibri"/>
      <w:b/>
      <w:i/>
      <w:color w:val="006666" w:themeColor="accent1"/>
      <w:szCs w:val="20"/>
    </w:rPr>
  </w:style>
  <w:style w:type="paragraph" w:customStyle="1" w:styleId="Listepuce">
    <w:name w:val="Liste à puce"/>
    <w:basedOn w:val="Paragraphedeliste"/>
    <w:link w:val="ListepuceCar"/>
    <w:qFormat/>
    <w:rsid w:val="00AD50AE"/>
    <w:pPr>
      <w:numPr>
        <w:numId w:val="13"/>
      </w:numPr>
      <w:spacing w:after="120"/>
      <w:ind w:left="714" w:hanging="357"/>
    </w:pPr>
    <w:rPr>
      <w:sz w:val="22"/>
    </w:rPr>
  </w:style>
  <w:style w:type="character" w:customStyle="1" w:styleId="ListepuceCar">
    <w:name w:val="Liste à puce Car"/>
    <w:basedOn w:val="Policepardfaut"/>
    <w:link w:val="Listepuce"/>
    <w:rsid w:val="00AD50AE"/>
    <w:rPr>
      <w:rFonts w:ascii="Calibri" w:hAnsi="Calibri"/>
      <w:szCs w:val="20"/>
      <w:lang w:eastAsia="fr-FR"/>
    </w:rPr>
  </w:style>
  <w:style w:type="paragraph" w:customStyle="1" w:styleId="puces20">
    <w:name w:val="puces_2"/>
    <w:basedOn w:val="Normal"/>
    <w:qFormat/>
    <w:rsid w:val="000503C6"/>
    <w:pPr>
      <w:numPr>
        <w:ilvl w:val="3"/>
        <w:numId w:val="14"/>
      </w:numPr>
      <w:tabs>
        <w:tab w:val="clear" w:pos="2880"/>
        <w:tab w:val="left" w:pos="284"/>
        <w:tab w:val="left" w:pos="567"/>
        <w:tab w:val="left" w:pos="709"/>
        <w:tab w:val="num" w:pos="1276"/>
      </w:tabs>
      <w:spacing w:after="240"/>
      <w:ind w:left="1276" w:hanging="283"/>
    </w:pPr>
    <w:rPr>
      <w:rFonts w:ascii="Arial" w:eastAsia="Times New Roman" w:hAnsi="Arial" w:cs="Times New Roman"/>
      <w:sz w:val="25"/>
      <w:szCs w:val="25"/>
      <w:lang w:eastAsia="fr-FR"/>
    </w:rPr>
  </w:style>
  <w:style w:type="paragraph" w:customStyle="1" w:styleId="ng-star-inserted">
    <w:name w:val="ng-star-inserted"/>
    <w:basedOn w:val="Normal"/>
    <w:rsid w:val="00CC514B"/>
    <w:pPr>
      <w:spacing w:before="100" w:beforeAutospacing="1" w:after="100" w:afterAutospacing="1"/>
      <w:jc w:val="left"/>
    </w:pPr>
    <w:rPr>
      <w:rFonts w:ascii="Times New Roman" w:eastAsia="Times New Roman" w:hAnsi="Times New Roman" w:cs="Times New Roman"/>
      <w:sz w:val="24"/>
      <w:szCs w:val="24"/>
      <w:lang w:eastAsia="fr-FR"/>
    </w:rPr>
  </w:style>
  <w:style w:type="character" w:customStyle="1" w:styleId="ng-star-inserted1">
    <w:name w:val="ng-star-inserted1"/>
    <w:basedOn w:val="Policepardfaut"/>
    <w:rsid w:val="00CC514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79433">
      <w:bodyDiv w:val="1"/>
      <w:marLeft w:val="0"/>
      <w:marRight w:val="0"/>
      <w:marTop w:val="0"/>
      <w:marBottom w:val="0"/>
      <w:divBdr>
        <w:top w:val="none" w:sz="0" w:space="0" w:color="auto"/>
        <w:left w:val="none" w:sz="0" w:space="0" w:color="auto"/>
        <w:bottom w:val="none" w:sz="0" w:space="0" w:color="auto"/>
        <w:right w:val="none" w:sz="0" w:space="0" w:color="auto"/>
      </w:divBdr>
    </w:div>
    <w:div w:id="17853356">
      <w:bodyDiv w:val="1"/>
      <w:marLeft w:val="0"/>
      <w:marRight w:val="0"/>
      <w:marTop w:val="0"/>
      <w:marBottom w:val="0"/>
      <w:divBdr>
        <w:top w:val="none" w:sz="0" w:space="0" w:color="auto"/>
        <w:left w:val="none" w:sz="0" w:space="0" w:color="auto"/>
        <w:bottom w:val="none" w:sz="0" w:space="0" w:color="auto"/>
        <w:right w:val="none" w:sz="0" w:space="0" w:color="auto"/>
      </w:divBdr>
    </w:div>
    <w:div w:id="27226199">
      <w:bodyDiv w:val="1"/>
      <w:marLeft w:val="0"/>
      <w:marRight w:val="0"/>
      <w:marTop w:val="0"/>
      <w:marBottom w:val="0"/>
      <w:divBdr>
        <w:top w:val="none" w:sz="0" w:space="0" w:color="auto"/>
        <w:left w:val="none" w:sz="0" w:space="0" w:color="auto"/>
        <w:bottom w:val="none" w:sz="0" w:space="0" w:color="auto"/>
        <w:right w:val="none" w:sz="0" w:space="0" w:color="auto"/>
      </w:divBdr>
    </w:div>
    <w:div w:id="30882012">
      <w:bodyDiv w:val="1"/>
      <w:marLeft w:val="0"/>
      <w:marRight w:val="0"/>
      <w:marTop w:val="0"/>
      <w:marBottom w:val="0"/>
      <w:divBdr>
        <w:top w:val="none" w:sz="0" w:space="0" w:color="auto"/>
        <w:left w:val="none" w:sz="0" w:space="0" w:color="auto"/>
        <w:bottom w:val="none" w:sz="0" w:space="0" w:color="auto"/>
        <w:right w:val="none" w:sz="0" w:space="0" w:color="auto"/>
      </w:divBdr>
    </w:div>
    <w:div w:id="36515171">
      <w:bodyDiv w:val="1"/>
      <w:marLeft w:val="0"/>
      <w:marRight w:val="0"/>
      <w:marTop w:val="0"/>
      <w:marBottom w:val="0"/>
      <w:divBdr>
        <w:top w:val="none" w:sz="0" w:space="0" w:color="auto"/>
        <w:left w:val="none" w:sz="0" w:space="0" w:color="auto"/>
        <w:bottom w:val="none" w:sz="0" w:space="0" w:color="auto"/>
        <w:right w:val="none" w:sz="0" w:space="0" w:color="auto"/>
      </w:divBdr>
    </w:div>
    <w:div w:id="38433443">
      <w:bodyDiv w:val="1"/>
      <w:marLeft w:val="0"/>
      <w:marRight w:val="0"/>
      <w:marTop w:val="0"/>
      <w:marBottom w:val="0"/>
      <w:divBdr>
        <w:top w:val="none" w:sz="0" w:space="0" w:color="auto"/>
        <w:left w:val="none" w:sz="0" w:space="0" w:color="auto"/>
        <w:bottom w:val="none" w:sz="0" w:space="0" w:color="auto"/>
        <w:right w:val="none" w:sz="0" w:space="0" w:color="auto"/>
      </w:divBdr>
    </w:div>
    <w:div w:id="51315109">
      <w:bodyDiv w:val="1"/>
      <w:marLeft w:val="0"/>
      <w:marRight w:val="0"/>
      <w:marTop w:val="0"/>
      <w:marBottom w:val="0"/>
      <w:divBdr>
        <w:top w:val="none" w:sz="0" w:space="0" w:color="auto"/>
        <w:left w:val="none" w:sz="0" w:space="0" w:color="auto"/>
        <w:bottom w:val="none" w:sz="0" w:space="0" w:color="auto"/>
        <w:right w:val="none" w:sz="0" w:space="0" w:color="auto"/>
      </w:divBdr>
    </w:div>
    <w:div w:id="53167044">
      <w:bodyDiv w:val="1"/>
      <w:marLeft w:val="0"/>
      <w:marRight w:val="0"/>
      <w:marTop w:val="0"/>
      <w:marBottom w:val="0"/>
      <w:divBdr>
        <w:top w:val="none" w:sz="0" w:space="0" w:color="auto"/>
        <w:left w:val="none" w:sz="0" w:space="0" w:color="auto"/>
        <w:bottom w:val="none" w:sz="0" w:space="0" w:color="auto"/>
        <w:right w:val="none" w:sz="0" w:space="0" w:color="auto"/>
      </w:divBdr>
    </w:div>
    <w:div w:id="53168774">
      <w:bodyDiv w:val="1"/>
      <w:marLeft w:val="0"/>
      <w:marRight w:val="0"/>
      <w:marTop w:val="0"/>
      <w:marBottom w:val="0"/>
      <w:divBdr>
        <w:top w:val="none" w:sz="0" w:space="0" w:color="auto"/>
        <w:left w:val="none" w:sz="0" w:space="0" w:color="auto"/>
        <w:bottom w:val="none" w:sz="0" w:space="0" w:color="auto"/>
        <w:right w:val="none" w:sz="0" w:space="0" w:color="auto"/>
      </w:divBdr>
    </w:div>
    <w:div w:id="63339519">
      <w:bodyDiv w:val="1"/>
      <w:marLeft w:val="0"/>
      <w:marRight w:val="0"/>
      <w:marTop w:val="0"/>
      <w:marBottom w:val="0"/>
      <w:divBdr>
        <w:top w:val="none" w:sz="0" w:space="0" w:color="auto"/>
        <w:left w:val="none" w:sz="0" w:space="0" w:color="auto"/>
        <w:bottom w:val="none" w:sz="0" w:space="0" w:color="auto"/>
        <w:right w:val="none" w:sz="0" w:space="0" w:color="auto"/>
      </w:divBdr>
    </w:div>
    <w:div w:id="65879865">
      <w:bodyDiv w:val="1"/>
      <w:marLeft w:val="0"/>
      <w:marRight w:val="0"/>
      <w:marTop w:val="0"/>
      <w:marBottom w:val="0"/>
      <w:divBdr>
        <w:top w:val="none" w:sz="0" w:space="0" w:color="auto"/>
        <w:left w:val="none" w:sz="0" w:space="0" w:color="auto"/>
        <w:bottom w:val="none" w:sz="0" w:space="0" w:color="auto"/>
        <w:right w:val="none" w:sz="0" w:space="0" w:color="auto"/>
      </w:divBdr>
    </w:div>
    <w:div w:id="75368893">
      <w:bodyDiv w:val="1"/>
      <w:marLeft w:val="0"/>
      <w:marRight w:val="0"/>
      <w:marTop w:val="0"/>
      <w:marBottom w:val="0"/>
      <w:divBdr>
        <w:top w:val="none" w:sz="0" w:space="0" w:color="auto"/>
        <w:left w:val="none" w:sz="0" w:space="0" w:color="auto"/>
        <w:bottom w:val="none" w:sz="0" w:space="0" w:color="auto"/>
        <w:right w:val="none" w:sz="0" w:space="0" w:color="auto"/>
      </w:divBdr>
    </w:div>
    <w:div w:id="180055069">
      <w:bodyDiv w:val="1"/>
      <w:marLeft w:val="0"/>
      <w:marRight w:val="0"/>
      <w:marTop w:val="0"/>
      <w:marBottom w:val="0"/>
      <w:divBdr>
        <w:top w:val="none" w:sz="0" w:space="0" w:color="auto"/>
        <w:left w:val="none" w:sz="0" w:space="0" w:color="auto"/>
        <w:bottom w:val="none" w:sz="0" w:space="0" w:color="auto"/>
        <w:right w:val="none" w:sz="0" w:space="0" w:color="auto"/>
      </w:divBdr>
    </w:div>
    <w:div w:id="195698974">
      <w:bodyDiv w:val="1"/>
      <w:marLeft w:val="0"/>
      <w:marRight w:val="0"/>
      <w:marTop w:val="0"/>
      <w:marBottom w:val="0"/>
      <w:divBdr>
        <w:top w:val="none" w:sz="0" w:space="0" w:color="auto"/>
        <w:left w:val="none" w:sz="0" w:space="0" w:color="auto"/>
        <w:bottom w:val="none" w:sz="0" w:space="0" w:color="auto"/>
        <w:right w:val="none" w:sz="0" w:space="0" w:color="auto"/>
      </w:divBdr>
    </w:div>
    <w:div w:id="206534072">
      <w:bodyDiv w:val="1"/>
      <w:marLeft w:val="0"/>
      <w:marRight w:val="0"/>
      <w:marTop w:val="0"/>
      <w:marBottom w:val="0"/>
      <w:divBdr>
        <w:top w:val="none" w:sz="0" w:space="0" w:color="auto"/>
        <w:left w:val="none" w:sz="0" w:space="0" w:color="auto"/>
        <w:bottom w:val="none" w:sz="0" w:space="0" w:color="auto"/>
        <w:right w:val="none" w:sz="0" w:space="0" w:color="auto"/>
      </w:divBdr>
    </w:div>
    <w:div w:id="213087003">
      <w:bodyDiv w:val="1"/>
      <w:marLeft w:val="0"/>
      <w:marRight w:val="0"/>
      <w:marTop w:val="0"/>
      <w:marBottom w:val="0"/>
      <w:divBdr>
        <w:top w:val="none" w:sz="0" w:space="0" w:color="auto"/>
        <w:left w:val="none" w:sz="0" w:space="0" w:color="auto"/>
        <w:bottom w:val="none" w:sz="0" w:space="0" w:color="auto"/>
        <w:right w:val="none" w:sz="0" w:space="0" w:color="auto"/>
      </w:divBdr>
    </w:div>
    <w:div w:id="218829915">
      <w:bodyDiv w:val="1"/>
      <w:marLeft w:val="0"/>
      <w:marRight w:val="0"/>
      <w:marTop w:val="0"/>
      <w:marBottom w:val="0"/>
      <w:divBdr>
        <w:top w:val="none" w:sz="0" w:space="0" w:color="auto"/>
        <w:left w:val="none" w:sz="0" w:space="0" w:color="auto"/>
        <w:bottom w:val="none" w:sz="0" w:space="0" w:color="auto"/>
        <w:right w:val="none" w:sz="0" w:space="0" w:color="auto"/>
      </w:divBdr>
    </w:div>
    <w:div w:id="223952900">
      <w:bodyDiv w:val="1"/>
      <w:marLeft w:val="0"/>
      <w:marRight w:val="0"/>
      <w:marTop w:val="0"/>
      <w:marBottom w:val="0"/>
      <w:divBdr>
        <w:top w:val="none" w:sz="0" w:space="0" w:color="auto"/>
        <w:left w:val="none" w:sz="0" w:space="0" w:color="auto"/>
        <w:bottom w:val="none" w:sz="0" w:space="0" w:color="auto"/>
        <w:right w:val="none" w:sz="0" w:space="0" w:color="auto"/>
      </w:divBdr>
    </w:div>
    <w:div w:id="224222699">
      <w:bodyDiv w:val="1"/>
      <w:marLeft w:val="0"/>
      <w:marRight w:val="0"/>
      <w:marTop w:val="0"/>
      <w:marBottom w:val="0"/>
      <w:divBdr>
        <w:top w:val="none" w:sz="0" w:space="0" w:color="auto"/>
        <w:left w:val="none" w:sz="0" w:space="0" w:color="auto"/>
        <w:bottom w:val="none" w:sz="0" w:space="0" w:color="auto"/>
        <w:right w:val="none" w:sz="0" w:space="0" w:color="auto"/>
      </w:divBdr>
    </w:div>
    <w:div w:id="229853474">
      <w:bodyDiv w:val="1"/>
      <w:marLeft w:val="0"/>
      <w:marRight w:val="0"/>
      <w:marTop w:val="0"/>
      <w:marBottom w:val="0"/>
      <w:divBdr>
        <w:top w:val="none" w:sz="0" w:space="0" w:color="auto"/>
        <w:left w:val="none" w:sz="0" w:space="0" w:color="auto"/>
        <w:bottom w:val="none" w:sz="0" w:space="0" w:color="auto"/>
        <w:right w:val="none" w:sz="0" w:space="0" w:color="auto"/>
      </w:divBdr>
    </w:div>
    <w:div w:id="246774208">
      <w:bodyDiv w:val="1"/>
      <w:marLeft w:val="0"/>
      <w:marRight w:val="0"/>
      <w:marTop w:val="0"/>
      <w:marBottom w:val="0"/>
      <w:divBdr>
        <w:top w:val="none" w:sz="0" w:space="0" w:color="auto"/>
        <w:left w:val="none" w:sz="0" w:space="0" w:color="auto"/>
        <w:bottom w:val="none" w:sz="0" w:space="0" w:color="auto"/>
        <w:right w:val="none" w:sz="0" w:space="0" w:color="auto"/>
      </w:divBdr>
    </w:div>
    <w:div w:id="254245767">
      <w:bodyDiv w:val="1"/>
      <w:marLeft w:val="0"/>
      <w:marRight w:val="0"/>
      <w:marTop w:val="0"/>
      <w:marBottom w:val="0"/>
      <w:divBdr>
        <w:top w:val="none" w:sz="0" w:space="0" w:color="auto"/>
        <w:left w:val="none" w:sz="0" w:space="0" w:color="auto"/>
        <w:bottom w:val="none" w:sz="0" w:space="0" w:color="auto"/>
        <w:right w:val="none" w:sz="0" w:space="0" w:color="auto"/>
      </w:divBdr>
    </w:div>
    <w:div w:id="258804423">
      <w:bodyDiv w:val="1"/>
      <w:marLeft w:val="0"/>
      <w:marRight w:val="0"/>
      <w:marTop w:val="0"/>
      <w:marBottom w:val="0"/>
      <w:divBdr>
        <w:top w:val="none" w:sz="0" w:space="0" w:color="auto"/>
        <w:left w:val="none" w:sz="0" w:space="0" w:color="auto"/>
        <w:bottom w:val="none" w:sz="0" w:space="0" w:color="auto"/>
        <w:right w:val="none" w:sz="0" w:space="0" w:color="auto"/>
      </w:divBdr>
    </w:div>
    <w:div w:id="268702479">
      <w:bodyDiv w:val="1"/>
      <w:marLeft w:val="0"/>
      <w:marRight w:val="0"/>
      <w:marTop w:val="0"/>
      <w:marBottom w:val="0"/>
      <w:divBdr>
        <w:top w:val="none" w:sz="0" w:space="0" w:color="auto"/>
        <w:left w:val="none" w:sz="0" w:space="0" w:color="auto"/>
        <w:bottom w:val="none" w:sz="0" w:space="0" w:color="auto"/>
        <w:right w:val="none" w:sz="0" w:space="0" w:color="auto"/>
      </w:divBdr>
    </w:div>
    <w:div w:id="274219159">
      <w:bodyDiv w:val="1"/>
      <w:marLeft w:val="0"/>
      <w:marRight w:val="0"/>
      <w:marTop w:val="0"/>
      <w:marBottom w:val="0"/>
      <w:divBdr>
        <w:top w:val="none" w:sz="0" w:space="0" w:color="auto"/>
        <w:left w:val="none" w:sz="0" w:space="0" w:color="auto"/>
        <w:bottom w:val="none" w:sz="0" w:space="0" w:color="auto"/>
        <w:right w:val="none" w:sz="0" w:space="0" w:color="auto"/>
      </w:divBdr>
    </w:div>
    <w:div w:id="274681523">
      <w:bodyDiv w:val="1"/>
      <w:marLeft w:val="0"/>
      <w:marRight w:val="0"/>
      <w:marTop w:val="0"/>
      <w:marBottom w:val="0"/>
      <w:divBdr>
        <w:top w:val="none" w:sz="0" w:space="0" w:color="auto"/>
        <w:left w:val="none" w:sz="0" w:space="0" w:color="auto"/>
        <w:bottom w:val="none" w:sz="0" w:space="0" w:color="auto"/>
        <w:right w:val="none" w:sz="0" w:space="0" w:color="auto"/>
      </w:divBdr>
    </w:div>
    <w:div w:id="275604199">
      <w:bodyDiv w:val="1"/>
      <w:marLeft w:val="0"/>
      <w:marRight w:val="0"/>
      <w:marTop w:val="0"/>
      <w:marBottom w:val="0"/>
      <w:divBdr>
        <w:top w:val="none" w:sz="0" w:space="0" w:color="auto"/>
        <w:left w:val="none" w:sz="0" w:space="0" w:color="auto"/>
        <w:bottom w:val="none" w:sz="0" w:space="0" w:color="auto"/>
        <w:right w:val="none" w:sz="0" w:space="0" w:color="auto"/>
      </w:divBdr>
    </w:div>
    <w:div w:id="323432345">
      <w:bodyDiv w:val="1"/>
      <w:marLeft w:val="0"/>
      <w:marRight w:val="0"/>
      <w:marTop w:val="0"/>
      <w:marBottom w:val="0"/>
      <w:divBdr>
        <w:top w:val="none" w:sz="0" w:space="0" w:color="auto"/>
        <w:left w:val="none" w:sz="0" w:space="0" w:color="auto"/>
        <w:bottom w:val="none" w:sz="0" w:space="0" w:color="auto"/>
        <w:right w:val="none" w:sz="0" w:space="0" w:color="auto"/>
      </w:divBdr>
    </w:div>
    <w:div w:id="337123308">
      <w:bodyDiv w:val="1"/>
      <w:marLeft w:val="0"/>
      <w:marRight w:val="0"/>
      <w:marTop w:val="0"/>
      <w:marBottom w:val="0"/>
      <w:divBdr>
        <w:top w:val="none" w:sz="0" w:space="0" w:color="auto"/>
        <w:left w:val="none" w:sz="0" w:space="0" w:color="auto"/>
        <w:bottom w:val="none" w:sz="0" w:space="0" w:color="auto"/>
        <w:right w:val="none" w:sz="0" w:space="0" w:color="auto"/>
      </w:divBdr>
    </w:div>
    <w:div w:id="340278906">
      <w:bodyDiv w:val="1"/>
      <w:marLeft w:val="0"/>
      <w:marRight w:val="0"/>
      <w:marTop w:val="0"/>
      <w:marBottom w:val="0"/>
      <w:divBdr>
        <w:top w:val="none" w:sz="0" w:space="0" w:color="auto"/>
        <w:left w:val="none" w:sz="0" w:space="0" w:color="auto"/>
        <w:bottom w:val="none" w:sz="0" w:space="0" w:color="auto"/>
        <w:right w:val="none" w:sz="0" w:space="0" w:color="auto"/>
      </w:divBdr>
    </w:div>
    <w:div w:id="350227943">
      <w:bodyDiv w:val="1"/>
      <w:marLeft w:val="0"/>
      <w:marRight w:val="0"/>
      <w:marTop w:val="0"/>
      <w:marBottom w:val="0"/>
      <w:divBdr>
        <w:top w:val="none" w:sz="0" w:space="0" w:color="auto"/>
        <w:left w:val="none" w:sz="0" w:space="0" w:color="auto"/>
        <w:bottom w:val="none" w:sz="0" w:space="0" w:color="auto"/>
        <w:right w:val="none" w:sz="0" w:space="0" w:color="auto"/>
      </w:divBdr>
    </w:div>
    <w:div w:id="351146863">
      <w:bodyDiv w:val="1"/>
      <w:marLeft w:val="0"/>
      <w:marRight w:val="0"/>
      <w:marTop w:val="0"/>
      <w:marBottom w:val="0"/>
      <w:divBdr>
        <w:top w:val="none" w:sz="0" w:space="0" w:color="auto"/>
        <w:left w:val="none" w:sz="0" w:space="0" w:color="auto"/>
        <w:bottom w:val="none" w:sz="0" w:space="0" w:color="auto"/>
        <w:right w:val="none" w:sz="0" w:space="0" w:color="auto"/>
      </w:divBdr>
    </w:div>
    <w:div w:id="377165342">
      <w:bodyDiv w:val="1"/>
      <w:marLeft w:val="0"/>
      <w:marRight w:val="0"/>
      <w:marTop w:val="0"/>
      <w:marBottom w:val="0"/>
      <w:divBdr>
        <w:top w:val="none" w:sz="0" w:space="0" w:color="auto"/>
        <w:left w:val="none" w:sz="0" w:space="0" w:color="auto"/>
        <w:bottom w:val="none" w:sz="0" w:space="0" w:color="auto"/>
        <w:right w:val="none" w:sz="0" w:space="0" w:color="auto"/>
      </w:divBdr>
    </w:div>
    <w:div w:id="385496091">
      <w:bodyDiv w:val="1"/>
      <w:marLeft w:val="0"/>
      <w:marRight w:val="0"/>
      <w:marTop w:val="0"/>
      <w:marBottom w:val="0"/>
      <w:divBdr>
        <w:top w:val="none" w:sz="0" w:space="0" w:color="auto"/>
        <w:left w:val="none" w:sz="0" w:space="0" w:color="auto"/>
        <w:bottom w:val="none" w:sz="0" w:space="0" w:color="auto"/>
        <w:right w:val="none" w:sz="0" w:space="0" w:color="auto"/>
      </w:divBdr>
    </w:div>
    <w:div w:id="388117351">
      <w:bodyDiv w:val="1"/>
      <w:marLeft w:val="0"/>
      <w:marRight w:val="0"/>
      <w:marTop w:val="0"/>
      <w:marBottom w:val="0"/>
      <w:divBdr>
        <w:top w:val="none" w:sz="0" w:space="0" w:color="auto"/>
        <w:left w:val="none" w:sz="0" w:space="0" w:color="auto"/>
        <w:bottom w:val="none" w:sz="0" w:space="0" w:color="auto"/>
        <w:right w:val="none" w:sz="0" w:space="0" w:color="auto"/>
      </w:divBdr>
    </w:div>
    <w:div w:id="416369246">
      <w:bodyDiv w:val="1"/>
      <w:marLeft w:val="0"/>
      <w:marRight w:val="0"/>
      <w:marTop w:val="0"/>
      <w:marBottom w:val="0"/>
      <w:divBdr>
        <w:top w:val="none" w:sz="0" w:space="0" w:color="auto"/>
        <w:left w:val="none" w:sz="0" w:space="0" w:color="auto"/>
        <w:bottom w:val="none" w:sz="0" w:space="0" w:color="auto"/>
        <w:right w:val="none" w:sz="0" w:space="0" w:color="auto"/>
      </w:divBdr>
    </w:div>
    <w:div w:id="427820981">
      <w:bodyDiv w:val="1"/>
      <w:marLeft w:val="0"/>
      <w:marRight w:val="0"/>
      <w:marTop w:val="0"/>
      <w:marBottom w:val="0"/>
      <w:divBdr>
        <w:top w:val="none" w:sz="0" w:space="0" w:color="auto"/>
        <w:left w:val="none" w:sz="0" w:space="0" w:color="auto"/>
        <w:bottom w:val="none" w:sz="0" w:space="0" w:color="auto"/>
        <w:right w:val="none" w:sz="0" w:space="0" w:color="auto"/>
      </w:divBdr>
    </w:div>
    <w:div w:id="435755906">
      <w:bodyDiv w:val="1"/>
      <w:marLeft w:val="0"/>
      <w:marRight w:val="0"/>
      <w:marTop w:val="0"/>
      <w:marBottom w:val="0"/>
      <w:divBdr>
        <w:top w:val="none" w:sz="0" w:space="0" w:color="auto"/>
        <w:left w:val="none" w:sz="0" w:space="0" w:color="auto"/>
        <w:bottom w:val="none" w:sz="0" w:space="0" w:color="auto"/>
        <w:right w:val="none" w:sz="0" w:space="0" w:color="auto"/>
      </w:divBdr>
    </w:div>
    <w:div w:id="450050171">
      <w:bodyDiv w:val="1"/>
      <w:marLeft w:val="0"/>
      <w:marRight w:val="0"/>
      <w:marTop w:val="0"/>
      <w:marBottom w:val="0"/>
      <w:divBdr>
        <w:top w:val="none" w:sz="0" w:space="0" w:color="auto"/>
        <w:left w:val="none" w:sz="0" w:space="0" w:color="auto"/>
        <w:bottom w:val="none" w:sz="0" w:space="0" w:color="auto"/>
        <w:right w:val="none" w:sz="0" w:space="0" w:color="auto"/>
      </w:divBdr>
    </w:div>
    <w:div w:id="451902871">
      <w:bodyDiv w:val="1"/>
      <w:marLeft w:val="0"/>
      <w:marRight w:val="0"/>
      <w:marTop w:val="0"/>
      <w:marBottom w:val="0"/>
      <w:divBdr>
        <w:top w:val="none" w:sz="0" w:space="0" w:color="auto"/>
        <w:left w:val="none" w:sz="0" w:space="0" w:color="auto"/>
        <w:bottom w:val="none" w:sz="0" w:space="0" w:color="auto"/>
        <w:right w:val="none" w:sz="0" w:space="0" w:color="auto"/>
      </w:divBdr>
    </w:div>
    <w:div w:id="462164357">
      <w:bodyDiv w:val="1"/>
      <w:marLeft w:val="0"/>
      <w:marRight w:val="0"/>
      <w:marTop w:val="0"/>
      <w:marBottom w:val="0"/>
      <w:divBdr>
        <w:top w:val="none" w:sz="0" w:space="0" w:color="auto"/>
        <w:left w:val="none" w:sz="0" w:space="0" w:color="auto"/>
        <w:bottom w:val="none" w:sz="0" w:space="0" w:color="auto"/>
        <w:right w:val="none" w:sz="0" w:space="0" w:color="auto"/>
      </w:divBdr>
    </w:div>
    <w:div w:id="466703229">
      <w:bodyDiv w:val="1"/>
      <w:marLeft w:val="0"/>
      <w:marRight w:val="0"/>
      <w:marTop w:val="0"/>
      <w:marBottom w:val="0"/>
      <w:divBdr>
        <w:top w:val="none" w:sz="0" w:space="0" w:color="auto"/>
        <w:left w:val="none" w:sz="0" w:space="0" w:color="auto"/>
        <w:bottom w:val="none" w:sz="0" w:space="0" w:color="auto"/>
        <w:right w:val="none" w:sz="0" w:space="0" w:color="auto"/>
      </w:divBdr>
    </w:div>
    <w:div w:id="471484714">
      <w:bodyDiv w:val="1"/>
      <w:marLeft w:val="0"/>
      <w:marRight w:val="0"/>
      <w:marTop w:val="0"/>
      <w:marBottom w:val="0"/>
      <w:divBdr>
        <w:top w:val="none" w:sz="0" w:space="0" w:color="auto"/>
        <w:left w:val="none" w:sz="0" w:space="0" w:color="auto"/>
        <w:bottom w:val="none" w:sz="0" w:space="0" w:color="auto"/>
        <w:right w:val="none" w:sz="0" w:space="0" w:color="auto"/>
      </w:divBdr>
    </w:div>
    <w:div w:id="481586091">
      <w:bodyDiv w:val="1"/>
      <w:marLeft w:val="0"/>
      <w:marRight w:val="0"/>
      <w:marTop w:val="0"/>
      <w:marBottom w:val="0"/>
      <w:divBdr>
        <w:top w:val="none" w:sz="0" w:space="0" w:color="auto"/>
        <w:left w:val="none" w:sz="0" w:space="0" w:color="auto"/>
        <w:bottom w:val="none" w:sz="0" w:space="0" w:color="auto"/>
        <w:right w:val="none" w:sz="0" w:space="0" w:color="auto"/>
      </w:divBdr>
    </w:div>
    <w:div w:id="484318380">
      <w:bodyDiv w:val="1"/>
      <w:marLeft w:val="0"/>
      <w:marRight w:val="0"/>
      <w:marTop w:val="0"/>
      <w:marBottom w:val="0"/>
      <w:divBdr>
        <w:top w:val="none" w:sz="0" w:space="0" w:color="auto"/>
        <w:left w:val="none" w:sz="0" w:space="0" w:color="auto"/>
        <w:bottom w:val="none" w:sz="0" w:space="0" w:color="auto"/>
        <w:right w:val="none" w:sz="0" w:space="0" w:color="auto"/>
      </w:divBdr>
    </w:div>
    <w:div w:id="488903554">
      <w:bodyDiv w:val="1"/>
      <w:marLeft w:val="0"/>
      <w:marRight w:val="0"/>
      <w:marTop w:val="0"/>
      <w:marBottom w:val="0"/>
      <w:divBdr>
        <w:top w:val="none" w:sz="0" w:space="0" w:color="auto"/>
        <w:left w:val="none" w:sz="0" w:space="0" w:color="auto"/>
        <w:bottom w:val="none" w:sz="0" w:space="0" w:color="auto"/>
        <w:right w:val="none" w:sz="0" w:space="0" w:color="auto"/>
      </w:divBdr>
    </w:div>
    <w:div w:id="503016536">
      <w:bodyDiv w:val="1"/>
      <w:marLeft w:val="0"/>
      <w:marRight w:val="0"/>
      <w:marTop w:val="0"/>
      <w:marBottom w:val="0"/>
      <w:divBdr>
        <w:top w:val="none" w:sz="0" w:space="0" w:color="auto"/>
        <w:left w:val="none" w:sz="0" w:space="0" w:color="auto"/>
        <w:bottom w:val="none" w:sz="0" w:space="0" w:color="auto"/>
        <w:right w:val="none" w:sz="0" w:space="0" w:color="auto"/>
      </w:divBdr>
    </w:div>
    <w:div w:id="520320853">
      <w:bodyDiv w:val="1"/>
      <w:marLeft w:val="0"/>
      <w:marRight w:val="0"/>
      <w:marTop w:val="0"/>
      <w:marBottom w:val="0"/>
      <w:divBdr>
        <w:top w:val="none" w:sz="0" w:space="0" w:color="auto"/>
        <w:left w:val="none" w:sz="0" w:space="0" w:color="auto"/>
        <w:bottom w:val="none" w:sz="0" w:space="0" w:color="auto"/>
        <w:right w:val="none" w:sz="0" w:space="0" w:color="auto"/>
      </w:divBdr>
    </w:div>
    <w:div w:id="523518137">
      <w:bodyDiv w:val="1"/>
      <w:marLeft w:val="0"/>
      <w:marRight w:val="0"/>
      <w:marTop w:val="0"/>
      <w:marBottom w:val="0"/>
      <w:divBdr>
        <w:top w:val="none" w:sz="0" w:space="0" w:color="auto"/>
        <w:left w:val="none" w:sz="0" w:space="0" w:color="auto"/>
        <w:bottom w:val="none" w:sz="0" w:space="0" w:color="auto"/>
        <w:right w:val="none" w:sz="0" w:space="0" w:color="auto"/>
      </w:divBdr>
    </w:div>
    <w:div w:id="527185730">
      <w:bodyDiv w:val="1"/>
      <w:marLeft w:val="0"/>
      <w:marRight w:val="0"/>
      <w:marTop w:val="0"/>
      <w:marBottom w:val="0"/>
      <w:divBdr>
        <w:top w:val="none" w:sz="0" w:space="0" w:color="auto"/>
        <w:left w:val="none" w:sz="0" w:space="0" w:color="auto"/>
        <w:bottom w:val="none" w:sz="0" w:space="0" w:color="auto"/>
        <w:right w:val="none" w:sz="0" w:space="0" w:color="auto"/>
      </w:divBdr>
    </w:div>
    <w:div w:id="542329528">
      <w:bodyDiv w:val="1"/>
      <w:marLeft w:val="0"/>
      <w:marRight w:val="0"/>
      <w:marTop w:val="0"/>
      <w:marBottom w:val="0"/>
      <w:divBdr>
        <w:top w:val="none" w:sz="0" w:space="0" w:color="auto"/>
        <w:left w:val="none" w:sz="0" w:space="0" w:color="auto"/>
        <w:bottom w:val="none" w:sz="0" w:space="0" w:color="auto"/>
        <w:right w:val="none" w:sz="0" w:space="0" w:color="auto"/>
      </w:divBdr>
    </w:div>
    <w:div w:id="546642884">
      <w:bodyDiv w:val="1"/>
      <w:marLeft w:val="0"/>
      <w:marRight w:val="0"/>
      <w:marTop w:val="0"/>
      <w:marBottom w:val="0"/>
      <w:divBdr>
        <w:top w:val="none" w:sz="0" w:space="0" w:color="auto"/>
        <w:left w:val="none" w:sz="0" w:space="0" w:color="auto"/>
        <w:bottom w:val="none" w:sz="0" w:space="0" w:color="auto"/>
        <w:right w:val="none" w:sz="0" w:space="0" w:color="auto"/>
      </w:divBdr>
    </w:div>
    <w:div w:id="549727861">
      <w:bodyDiv w:val="1"/>
      <w:marLeft w:val="0"/>
      <w:marRight w:val="0"/>
      <w:marTop w:val="0"/>
      <w:marBottom w:val="0"/>
      <w:divBdr>
        <w:top w:val="none" w:sz="0" w:space="0" w:color="auto"/>
        <w:left w:val="none" w:sz="0" w:space="0" w:color="auto"/>
        <w:bottom w:val="none" w:sz="0" w:space="0" w:color="auto"/>
        <w:right w:val="none" w:sz="0" w:space="0" w:color="auto"/>
      </w:divBdr>
    </w:div>
    <w:div w:id="555237523">
      <w:bodyDiv w:val="1"/>
      <w:marLeft w:val="0"/>
      <w:marRight w:val="0"/>
      <w:marTop w:val="0"/>
      <w:marBottom w:val="0"/>
      <w:divBdr>
        <w:top w:val="none" w:sz="0" w:space="0" w:color="auto"/>
        <w:left w:val="none" w:sz="0" w:space="0" w:color="auto"/>
        <w:bottom w:val="none" w:sz="0" w:space="0" w:color="auto"/>
        <w:right w:val="none" w:sz="0" w:space="0" w:color="auto"/>
      </w:divBdr>
    </w:div>
    <w:div w:id="575095757">
      <w:bodyDiv w:val="1"/>
      <w:marLeft w:val="0"/>
      <w:marRight w:val="0"/>
      <w:marTop w:val="0"/>
      <w:marBottom w:val="0"/>
      <w:divBdr>
        <w:top w:val="none" w:sz="0" w:space="0" w:color="auto"/>
        <w:left w:val="none" w:sz="0" w:space="0" w:color="auto"/>
        <w:bottom w:val="none" w:sz="0" w:space="0" w:color="auto"/>
        <w:right w:val="none" w:sz="0" w:space="0" w:color="auto"/>
      </w:divBdr>
    </w:div>
    <w:div w:id="576016691">
      <w:bodyDiv w:val="1"/>
      <w:marLeft w:val="0"/>
      <w:marRight w:val="0"/>
      <w:marTop w:val="0"/>
      <w:marBottom w:val="0"/>
      <w:divBdr>
        <w:top w:val="none" w:sz="0" w:space="0" w:color="auto"/>
        <w:left w:val="none" w:sz="0" w:space="0" w:color="auto"/>
        <w:bottom w:val="none" w:sz="0" w:space="0" w:color="auto"/>
        <w:right w:val="none" w:sz="0" w:space="0" w:color="auto"/>
      </w:divBdr>
    </w:div>
    <w:div w:id="576137757">
      <w:bodyDiv w:val="1"/>
      <w:marLeft w:val="0"/>
      <w:marRight w:val="0"/>
      <w:marTop w:val="0"/>
      <w:marBottom w:val="0"/>
      <w:divBdr>
        <w:top w:val="none" w:sz="0" w:space="0" w:color="auto"/>
        <w:left w:val="none" w:sz="0" w:space="0" w:color="auto"/>
        <w:bottom w:val="none" w:sz="0" w:space="0" w:color="auto"/>
        <w:right w:val="none" w:sz="0" w:space="0" w:color="auto"/>
      </w:divBdr>
    </w:div>
    <w:div w:id="582491177">
      <w:bodyDiv w:val="1"/>
      <w:marLeft w:val="0"/>
      <w:marRight w:val="0"/>
      <w:marTop w:val="0"/>
      <w:marBottom w:val="0"/>
      <w:divBdr>
        <w:top w:val="none" w:sz="0" w:space="0" w:color="auto"/>
        <w:left w:val="none" w:sz="0" w:space="0" w:color="auto"/>
        <w:bottom w:val="none" w:sz="0" w:space="0" w:color="auto"/>
        <w:right w:val="none" w:sz="0" w:space="0" w:color="auto"/>
      </w:divBdr>
    </w:div>
    <w:div w:id="603611831">
      <w:bodyDiv w:val="1"/>
      <w:marLeft w:val="0"/>
      <w:marRight w:val="0"/>
      <w:marTop w:val="0"/>
      <w:marBottom w:val="0"/>
      <w:divBdr>
        <w:top w:val="none" w:sz="0" w:space="0" w:color="auto"/>
        <w:left w:val="none" w:sz="0" w:space="0" w:color="auto"/>
        <w:bottom w:val="none" w:sz="0" w:space="0" w:color="auto"/>
        <w:right w:val="none" w:sz="0" w:space="0" w:color="auto"/>
      </w:divBdr>
    </w:div>
    <w:div w:id="606737910">
      <w:bodyDiv w:val="1"/>
      <w:marLeft w:val="0"/>
      <w:marRight w:val="0"/>
      <w:marTop w:val="0"/>
      <w:marBottom w:val="0"/>
      <w:divBdr>
        <w:top w:val="none" w:sz="0" w:space="0" w:color="auto"/>
        <w:left w:val="none" w:sz="0" w:space="0" w:color="auto"/>
        <w:bottom w:val="none" w:sz="0" w:space="0" w:color="auto"/>
        <w:right w:val="none" w:sz="0" w:space="0" w:color="auto"/>
      </w:divBdr>
    </w:div>
    <w:div w:id="613443534">
      <w:bodyDiv w:val="1"/>
      <w:marLeft w:val="0"/>
      <w:marRight w:val="0"/>
      <w:marTop w:val="0"/>
      <w:marBottom w:val="0"/>
      <w:divBdr>
        <w:top w:val="none" w:sz="0" w:space="0" w:color="auto"/>
        <w:left w:val="none" w:sz="0" w:space="0" w:color="auto"/>
        <w:bottom w:val="none" w:sz="0" w:space="0" w:color="auto"/>
        <w:right w:val="none" w:sz="0" w:space="0" w:color="auto"/>
      </w:divBdr>
    </w:div>
    <w:div w:id="616133630">
      <w:bodyDiv w:val="1"/>
      <w:marLeft w:val="0"/>
      <w:marRight w:val="0"/>
      <w:marTop w:val="0"/>
      <w:marBottom w:val="0"/>
      <w:divBdr>
        <w:top w:val="none" w:sz="0" w:space="0" w:color="auto"/>
        <w:left w:val="none" w:sz="0" w:space="0" w:color="auto"/>
        <w:bottom w:val="none" w:sz="0" w:space="0" w:color="auto"/>
        <w:right w:val="none" w:sz="0" w:space="0" w:color="auto"/>
      </w:divBdr>
    </w:div>
    <w:div w:id="620574243">
      <w:bodyDiv w:val="1"/>
      <w:marLeft w:val="0"/>
      <w:marRight w:val="0"/>
      <w:marTop w:val="0"/>
      <w:marBottom w:val="0"/>
      <w:divBdr>
        <w:top w:val="none" w:sz="0" w:space="0" w:color="auto"/>
        <w:left w:val="none" w:sz="0" w:space="0" w:color="auto"/>
        <w:bottom w:val="none" w:sz="0" w:space="0" w:color="auto"/>
        <w:right w:val="none" w:sz="0" w:space="0" w:color="auto"/>
      </w:divBdr>
    </w:div>
    <w:div w:id="627009102">
      <w:bodyDiv w:val="1"/>
      <w:marLeft w:val="0"/>
      <w:marRight w:val="0"/>
      <w:marTop w:val="0"/>
      <w:marBottom w:val="0"/>
      <w:divBdr>
        <w:top w:val="none" w:sz="0" w:space="0" w:color="auto"/>
        <w:left w:val="none" w:sz="0" w:space="0" w:color="auto"/>
        <w:bottom w:val="none" w:sz="0" w:space="0" w:color="auto"/>
        <w:right w:val="none" w:sz="0" w:space="0" w:color="auto"/>
      </w:divBdr>
    </w:div>
    <w:div w:id="630786651">
      <w:bodyDiv w:val="1"/>
      <w:marLeft w:val="0"/>
      <w:marRight w:val="0"/>
      <w:marTop w:val="0"/>
      <w:marBottom w:val="0"/>
      <w:divBdr>
        <w:top w:val="none" w:sz="0" w:space="0" w:color="auto"/>
        <w:left w:val="none" w:sz="0" w:space="0" w:color="auto"/>
        <w:bottom w:val="none" w:sz="0" w:space="0" w:color="auto"/>
        <w:right w:val="none" w:sz="0" w:space="0" w:color="auto"/>
      </w:divBdr>
    </w:div>
    <w:div w:id="635987477">
      <w:bodyDiv w:val="1"/>
      <w:marLeft w:val="0"/>
      <w:marRight w:val="0"/>
      <w:marTop w:val="0"/>
      <w:marBottom w:val="0"/>
      <w:divBdr>
        <w:top w:val="none" w:sz="0" w:space="0" w:color="auto"/>
        <w:left w:val="none" w:sz="0" w:space="0" w:color="auto"/>
        <w:bottom w:val="none" w:sz="0" w:space="0" w:color="auto"/>
        <w:right w:val="none" w:sz="0" w:space="0" w:color="auto"/>
      </w:divBdr>
    </w:div>
    <w:div w:id="638266893">
      <w:bodyDiv w:val="1"/>
      <w:marLeft w:val="0"/>
      <w:marRight w:val="0"/>
      <w:marTop w:val="0"/>
      <w:marBottom w:val="0"/>
      <w:divBdr>
        <w:top w:val="none" w:sz="0" w:space="0" w:color="auto"/>
        <w:left w:val="none" w:sz="0" w:space="0" w:color="auto"/>
        <w:bottom w:val="none" w:sz="0" w:space="0" w:color="auto"/>
        <w:right w:val="none" w:sz="0" w:space="0" w:color="auto"/>
      </w:divBdr>
    </w:div>
    <w:div w:id="666903715">
      <w:bodyDiv w:val="1"/>
      <w:marLeft w:val="0"/>
      <w:marRight w:val="0"/>
      <w:marTop w:val="0"/>
      <w:marBottom w:val="0"/>
      <w:divBdr>
        <w:top w:val="none" w:sz="0" w:space="0" w:color="auto"/>
        <w:left w:val="none" w:sz="0" w:space="0" w:color="auto"/>
        <w:bottom w:val="none" w:sz="0" w:space="0" w:color="auto"/>
        <w:right w:val="none" w:sz="0" w:space="0" w:color="auto"/>
      </w:divBdr>
    </w:div>
    <w:div w:id="679696294">
      <w:bodyDiv w:val="1"/>
      <w:marLeft w:val="0"/>
      <w:marRight w:val="0"/>
      <w:marTop w:val="0"/>
      <w:marBottom w:val="0"/>
      <w:divBdr>
        <w:top w:val="none" w:sz="0" w:space="0" w:color="auto"/>
        <w:left w:val="none" w:sz="0" w:space="0" w:color="auto"/>
        <w:bottom w:val="none" w:sz="0" w:space="0" w:color="auto"/>
        <w:right w:val="none" w:sz="0" w:space="0" w:color="auto"/>
      </w:divBdr>
    </w:div>
    <w:div w:id="684404064">
      <w:bodyDiv w:val="1"/>
      <w:marLeft w:val="0"/>
      <w:marRight w:val="0"/>
      <w:marTop w:val="0"/>
      <w:marBottom w:val="0"/>
      <w:divBdr>
        <w:top w:val="none" w:sz="0" w:space="0" w:color="auto"/>
        <w:left w:val="none" w:sz="0" w:space="0" w:color="auto"/>
        <w:bottom w:val="none" w:sz="0" w:space="0" w:color="auto"/>
        <w:right w:val="none" w:sz="0" w:space="0" w:color="auto"/>
      </w:divBdr>
    </w:div>
    <w:div w:id="705057762">
      <w:bodyDiv w:val="1"/>
      <w:marLeft w:val="0"/>
      <w:marRight w:val="0"/>
      <w:marTop w:val="0"/>
      <w:marBottom w:val="0"/>
      <w:divBdr>
        <w:top w:val="none" w:sz="0" w:space="0" w:color="auto"/>
        <w:left w:val="none" w:sz="0" w:space="0" w:color="auto"/>
        <w:bottom w:val="none" w:sz="0" w:space="0" w:color="auto"/>
        <w:right w:val="none" w:sz="0" w:space="0" w:color="auto"/>
      </w:divBdr>
    </w:div>
    <w:div w:id="715734370">
      <w:bodyDiv w:val="1"/>
      <w:marLeft w:val="0"/>
      <w:marRight w:val="0"/>
      <w:marTop w:val="0"/>
      <w:marBottom w:val="0"/>
      <w:divBdr>
        <w:top w:val="none" w:sz="0" w:space="0" w:color="auto"/>
        <w:left w:val="none" w:sz="0" w:space="0" w:color="auto"/>
        <w:bottom w:val="none" w:sz="0" w:space="0" w:color="auto"/>
        <w:right w:val="none" w:sz="0" w:space="0" w:color="auto"/>
      </w:divBdr>
    </w:div>
    <w:div w:id="725183187">
      <w:bodyDiv w:val="1"/>
      <w:marLeft w:val="0"/>
      <w:marRight w:val="0"/>
      <w:marTop w:val="0"/>
      <w:marBottom w:val="0"/>
      <w:divBdr>
        <w:top w:val="none" w:sz="0" w:space="0" w:color="auto"/>
        <w:left w:val="none" w:sz="0" w:space="0" w:color="auto"/>
        <w:bottom w:val="none" w:sz="0" w:space="0" w:color="auto"/>
        <w:right w:val="none" w:sz="0" w:space="0" w:color="auto"/>
      </w:divBdr>
    </w:div>
    <w:div w:id="735201035">
      <w:bodyDiv w:val="1"/>
      <w:marLeft w:val="0"/>
      <w:marRight w:val="0"/>
      <w:marTop w:val="0"/>
      <w:marBottom w:val="0"/>
      <w:divBdr>
        <w:top w:val="none" w:sz="0" w:space="0" w:color="auto"/>
        <w:left w:val="none" w:sz="0" w:space="0" w:color="auto"/>
        <w:bottom w:val="none" w:sz="0" w:space="0" w:color="auto"/>
        <w:right w:val="none" w:sz="0" w:space="0" w:color="auto"/>
      </w:divBdr>
    </w:div>
    <w:div w:id="736124586">
      <w:bodyDiv w:val="1"/>
      <w:marLeft w:val="0"/>
      <w:marRight w:val="0"/>
      <w:marTop w:val="0"/>
      <w:marBottom w:val="0"/>
      <w:divBdr>
        <w:top w:val="none" w:sz="0" w:space="0" w:color="auto"/>
        <w:left w:val="none" w:sz="0" w:space="0" w:color="auto"/>
        <w:bottom w:val="none" w:sz="0" w:space="0" w:color="auto"/>
        <w:right w:val="none" w:sz="0" w:space="0" w:color="auto"/>
      </w:divBdr>
    </w:div>
    <w:div w:id="739980404">
      <w:bodyDiv w:val="1"/>
      <w:marLeft w:val="0"/>
      <w:marRight w:val="0"/>
      <w:marTop w:val="0"/>
      <w:marBottom w:val="0"/>
      <w:divBdr>
        <w:top w:val="none" w:sz="0" w:space="0" w:color="auto"/>
        <w:left w:val="none" w:sz="0" w:space="0" w:color="auto"/>
        <w:bottom w:val="none" w:sz="0" w:space="0" w:color="auto"/>
        <w:right w:val="none" w:sz="0" w:space="0" w:color="auto"/>
      </w:divBdr>
    </w:div>
    <w:div w:id="744304097">
      <w:bodyDiv w:val="1"/>
      <w:marLeft w:val="0"/>
      <w:marRight w:val="0"/>
      <w:marTop w:val="0"/>
      <w:marBottom w:val="0"/>
      <w:divBdr>
        <w:top w:val="none" w:sz="0" w:space="0" w:color="auto"/>
        <w:left w:val="none" w:sz="0" w:space="0" w:color="auto"/>
        <w:bottom w:val="none" w:sz="0" w:space="0" w:color="auto"/>
        <w:right w:val="none" w:sz="0" w:space="0" w:color="auto"/>
      </w:divBdr>
    </w:div>
    <w:div w:id="762803321">
      <w:bodyDiv w:val="1"/>
      <w:marLeft w:val="0"/>
      <w:marRight w:val="0"/>
      <w:marTop w:val="0"/>
      <w:marBottom w:val="0"/>
      <w:divBdr>
        <w:top w:val="none" w:sz="0" w:space="0" w:color="auto"/>
        <w:left w:val="none" w:sz="0" w:space="0" w:color="auto"/>
        <w:bottom w:val="none" w:sz="0" w:space="0" w:color="auto"/>
        <w:right w:val="none" w:sz="0" w:space="0" w:color="auto"/>
      </w:divBdr>
    </w:div>
    <w:div w:id="787503901">
      <w:bodyDiv w:val="1"/>
      <w:marLeft w:val="0"/>
      <w:marRight w:val="0"/>
      <w:marTop w:val="0"/>
      <w:marBottom w:val="0"/>
      <w:divBdr>
        <w:top w:val="none" w:sz="0" w:space="0" w:color="auto"/>
        <w:left w:val="none" w:sz="0" w:space="0" w:color="auto"/>
        <w:bottom w:val="none" w:sz="0" w:space="0" w:color="auto"/>
        <w:right w:val="none" w:sz="0" w:space="0" w:color="auto"/>
      </w:divBdr>
    </w:div>
    <w:div w:id="795636274">
      <w:bodyDiv w:val="1"/>
      <w:marLeft w:val="0"/>
      <w:marRight w:val="0"/>
      <w:marTop w:val="0"/>
      <w:marBottom w:val="0"/>
      <w:divBdr>
        <w:top w:val="none" w:sz="0" w:space="0" w:color="auto"/>
        <w:left w:val="none" w:sz="0" w:space="0" w:color="auto"/>
        <w:bottom w:val="none" w:sz="0" w:space="0" w:color="auto"/>
        <w:right w:val="none" w:sz="0" w:space="0" w:color="auto"/>
      </w:divBdr>
    </w:div>
    <w:div w:id="799231600">
      <w:bodyDiv w:val="1"/>
      <w:marLeft w:val="0"/>
      <w:marRight w:val="0"/>
      <w:marTop w:val="0"/>
      <w:marBottom w:val="0"/>
      <w:divBdr>
        <w:top w:val="none" w:sz="0" w:space="0" w:color="auto"/>
        <w:left w:val="none" w:sz="0" w:space="0" w:color="auto"/>
        <w:bottom w:val="none" w:sz="0" w:space="0" w:color="auto"/>
        <w:right w:val="none" w:sz="0" w:space="0" w:color="auto"/>
      </w:divBdr>
    </w:div>
    <w:div w:id="804662431">
      <w:bodyDiv w:val="1"/>
      <w:marLeft w:val="0"/>
      <w:marRight w:val="0"/>
      <w:marTop w:val="0"/>
      <w:marBottom w:val="0"/>
      <w:divBdr>
        <w:top w:val="none" w:sz="0" w:space="0" w:color="auto"/>
        <w:left w:val="none" w:sz="0" w:space="0" w:color="auto"/>
        <w:bottom w:val="none" w:sz="0" w:space="0" w:color="auto"/>
        <w:right w:val="none" w:sz="0" w:space="0" w:color="auto"/>
      </w:divBdr>
    </w:div>
    <w:div w:id="812912894">
      <w:bodyDiv w:val="1"/>
      <w:marLeft w:val="0"/>
      <w:marRight w:val="0"/>
      <w:marTop w:val="0"/>
      <w:marBottom w:val="0"/>
      <w:divBdr>
        <w:top w:val="none" w:sz="0" w:space="0" w:color="auto"/>
        <w:left w:val="none" w:sz="0" w:space="0" w:color="auto"/>
        <w:bottom w:val="none" w:sz="0" w:space="0" w:color="auto"/>
        <w:right w:val="none" w:sz="0" w:space="0" w:color="auto"/>
      </w:divBdr>
    </w:div>
    <w:div w:id="828985577">
      <w:bodyDiv w:val="1"/>
      <w:marLeft w:val="0"/>
      <w:marRight w:val="0"/>
      <w:marTop w:val="0"/>
      <w:marBottom w:val="0"/>
      <w:divBdr>
        <w:top w:val="none" w:sz="0" w:space="0" w:color="auto"/>
        <w:left w:val="none" w:sz="0" w:space="0" w:color="auto"/>
        <w:bottom w:val="none" w:sz="0" w:space="0" w:color="auto"/>
        <w:right w:val="none" w:sz="0" w:space="0" w:color="auto"/>
      </w:divBdr>
    </w:div>
    <w:div w:id="834877805">
      <w:bodyDiv w:val="1"/>
      <w:marLeft w:val="0"/>
      <w:marRight w:val="0"/>
      <w:marTop w:val="0"/>
      <w:marBottom w:val="0"/>
      <w:divBdr>
        <w:top w:val="none" w:sz="0" w:space="0" w:color="auto"/>
        <w:left w:val="none" w:sz="0" w:space="0" w:color="auto"/>
        <w:bottom w:val="none" w:sz="0" w:space="0" w:color="auto"/>
        <w:right w:val="none" w:sz="0" w:space="0" w:color="auto"/>
      </w:divBdr>
    </w:div>
    <w:div w:id="837233348">
      <w:bodyDiv w:val="1"/>
      <w:marLeft w:val="0"/>
      <w:marRight w:val="0"/>
      <w:marTop w:val="0"/>
      <w:marBottom w:val="0"/>
      <w:divBdr>
        <w:top w:val="none" w:sz="0" w:space="0" w:color="auto"/>
        <w:left w:val="none" w:sz="0" w:space="0" w:color="auto"/>
        <w:bottom w:val="none" w:sz="0" w:space="0" w:color="auto"/>
        <w:right w:val="none" w:sz="0" w:space="0" w:color="auto"/>
      </w:divBdr>
    </w:div>
    <w:div w:id="838732330">
      <w:bodyDiv w:val="1"/>
      <w:marLeft w:val="0"/>
      <w:marRight w:val="0"/>
      <w:marTop w:val="0"/>
      <w:marBottom w:val="0"/>
      <w:divBdr>
        <w:top w:val="none" w:sz="0" w:space="0" w:color="auto"/>
        <w:left w:val="none" w:sz="0" w:space="0" w:color="auto"/>
        <w:bottom w:val="none" w:sz="0" w:space="0" w:color="auto"/>
        <w:right w:val="none" w:sz="0" w:space="0" w:color="auto"/>
      </w:divBdr>
    </w:div>
    <w:div w:id="843863922">
      <w:bodyDiv w:val="1"/>
      <w:marLeft w:val="0"/>
      <w:marRight w:val="0"/>
      <w:marTop w:val="0"/>
      <w:marBottom w:val="0"/>
      <w:divBdr>
        <w:top w:val="none" w:sz="0" w:space="0" w:color="auto"/>
        <w:left w:val="none" w:sz="0" w:space="0" w:color="auto"/>
        <w:bottom w:val="none" w:sz="0" w:space="0" w:color="auto"/>
        <w:right w:val="none" w:sz="0" w:space="0" w:color="auto"/>
      </w:divBdr>
    </w:div>
    <w:div w:id="845897575">
      <w:bodyDiv w:val="1"/>
      <w:marLeft w:val="0"/>
      <w:marRight w:val="0"/>
      <w:marTop w:val="0"/>
      <w:marBottom w:val="0"/>
      <w:divBdr>
        <w:top w:val="none" w:sz="0" w:space="0" w:color="auto"/>
        <w:left w:val="none" w:sz="0" w:space="0" w:color="auto"/>
        <w:bottom w:val="none" w:sz="0" w:space="0" w:color="auto"/>
        <w:right w:val="none" w:sz="0" w:space="0" w:color="auto"/>
      </w:divBdr>
    </w:div>
    <w:div w:id="852106879">
      <w:bodyDiv w:val="1"/>
      <w:marLeft w:val="0"/>
      <w:marRight w:val="0"/>
      <w:marTop w:val="0"/>
      <w:marBottom w:val="0"/>
      <w:divBdr>
        <w:top w:val="none" w:sz="0" w:space="0" w:color="auto"/>
        <w:left w:val="none" w:sz="0" w:space="0" w:color="auto"/>
        <w:bottom w:val="none" w:sz="0" w:space="0" w:color="auto"/>
        <w:right w:val="none" w:sz="0" w:space="0" w:color="auto"/>
      </w:divBdr>
    </w:div>
    <w:div w:id="857623557">
      <w:bodyDiv w:val="1"/>
      <w:marLeft w:val="0"/>
      <w:marRight w:val="0"/>
      <w:marTop w:val="0"/>
      <w:marBottom w:val="0"/>
      <w:divBdr>
        <w:top w:val="none" w:sz="0" w:space="0" w:color="auto"/>
        <w:left w:val="none" w:sz="0" w:space="0" w:color="auto"/>
        <w:bottom w:val="none" w:sz="0" w:space="0" w:color="auto"/>
        <w:right w:val="none" w:sz="0" w:space="0" w:color="auto"/>
      </w:divBdr>
    </w:div>
    <w:div w:id="865337733">
      <w:bodyDiv w:val="1"/>
      <w:marLeft w:val="0"/>
      <w:marRight w:val="0"/>
      <w:marTop w:val="0"/>
      <w:marBottom w:val="0"/>
      <w:divBdr>
        <w:top w:val="none" w:sz="0" w:space="0" w:color="auto"/>
        <w:left w:val="none" w:sz="0" w:space="0" w:color="auto"/>
        <w:bottom w:val="none" w:sz="0" w:space="0" w:color="auto"/>
        <w:right w:val="none" w:sz="0" w:space="0" w:color="auto"/>
      </w:divBdr>
    </w:div>
    <w:div w:id="867986634">
      <w:bodyDiv w:val="1"/>
      <w:marLeft w:val="0"/>
      <w:marRight w:val="0"/>
      <w:marTop w:val="0"/>
      <w:marBottom w:val="0"/>
      <w:divBdr>
        <w:top w:val="none" w:sz="0" w:space="0" w:color="auto"/>
        <w:left w:val="none" w:sz="0" w:space="0" w:color="auto"/>
        <w:bottom w:val="none" w:sz="0" w:space="0" w:color="auto"/>
        <w:right w:val="none" w:sz="0" w:space="0" w:color="auto"/>
      </w:divBdr>
    </w:div>
    <w:div w:id="883905457">
      <w:bodyDiv w:val="1"/>
      <w:marLeft w:val="0"/>
      <w:marRight w:val="0"/>
      <w:marTop w:val="0"/>
      <w:marBottom w:val="0"/>
      <w:divBdr>
        <w:top w:val="none" w:sz="0" w:space="0" w:color="auto"/>
        <w:left w:val="none" w:sz="0" w:space="0" w:color="auto"/>
        <w:bottom w:val="none" w:sz="0" w:space="0" w:color="auto"/>
        <w:right w:val="none" w:sz="0" w:space="0" w:color="auto"/>
      </w:divBdr>
    </w:div>
    <w:div w:id="893001593">
      <w:bodyDiv w:val="1"/>
      <w:marLeft w:val="0"/>
      <w:marRight w:val="0"/>
      <w:marTop w:val="0"/>
      <w:marBottom w:val="0"/>
      <w:divBdr>
        <w:top w:val="none" w:sz="0" w:space="0" w:color="auto"/>
        <w:left w:val="none" w:sz="0" w:space="0" w:color="auto"/>
        <w:bottom w:val="none" w:sz="0" w:space="0" w:color="auto"/>
        <w:right w:val="none" w:sz="0" w:space="0" w:color="auto"/>
      </w:divBdr>
    </w:div>
    <w:div w:id="894391766">
      <w:bodyDiv w:val="1"/>
      <w:marLeft w:val="0"/>
      <w:marRight w:val="0"/>
      <w:marTop w:val="0"/>
      <w:marBottom w:val="0"/>
      <w:divBdr>
        <w:top w:val="none" w:sz="0" w:space="0" w:color="auto"/>
        <w:left w:val="none" w:sz="0" w:space="0" w:color="auto"/>
        <w:bottom w:val="none" w:sz="0" w:space="0" w:color="auto"/>
        <w:right w:val="none" w:sz="0" w:space="0" w:color="auto"/>
      </w:divBdr>
    </w:div>
    <w:div w:id="911230764">
      <w:bodyDiv w:val="1"/>
      <w:marLeft w:val="0"/>
      <w:marRight w:val="0"/>
      <w:marTop w:val="0"/>
      <w:marBottom w:val="0"/>
      <w:divBdr>
        <w:top w:val="none" w:sz="0" w:space="0" w:color="auto"/>
        <w:left w:val="none" w:sz="0" w:space="0" w:color="auto"/>
        <w:bottom w:val="none" w:sz="0" w:space="0" w:color="auto"/>
        <w:right w:val="none" w:sz="0" w:space="0" w:color="auto"/>
      </w:divBdr>
    </w:div>
    <w:div w:id="911740252">
      <w:bodyDiv w:val="1"/>
      <w:marLeft w:val="0"/>
      <w:marRight w:val="0"/>
      <w:marTop w:val="0"/>
      <w:marBottom w:val="0"/>
      <w:divBdr>
        <w:top w:val="none" w:sz="0" w:space="0" w:color="auto"/>
        <w:left w:val="none" w:sz="0" w:space="0" w:color="auto"/>
        <w:bottom w:val="none" w:sz="0" w:space="0" w:color="auto"/>
        <w:right w:val="none" w:sz="0" w:space="0" w:color="auto"/>
      </w:divBdr>
    </w:div>
    <w:div w:id="925040952">
      <w:bodyDiv w:val="1"/>
      <w:marLeft w:val="0"/>
      <w:marRight w:val="0"/>
      <w:marTop w:val="0"/>
      <w:marBottom w:val="0"/>
      <w:divBdr>
        <w:top w:val="none" w:sz="0" w:space="0" w:color="auto"/>
        <w:left w:val="none" w:sz="0" w:space="0" w:color="auto"/>
        <w:bottom w:val="none" w:sz="0" w:space="0" w:color="auto"/>
        <w:right w:val="none" w:sz="0" w:space="0" w:color="auto"/>
      </w:divBdr>
    </w:div>
    <w:div w:id="925117059">
      <w:bodyDiv w:val="1"/>
      <w:marLeft w:val="0"/>
      <w:marRight w:val="0"/>
      <w:marTop w:val="0"/>
      <w:marBottom w:val="0"/>
      <w:divBdr>
        <w:top w:val="none" w:sz="0" w:space="0" w:color="auto"/>
        <w:left w:val="none" w:sz="0" w:space="0" w:color="auto"/>
        <w:bottom w:val="none" w:sz="0" w:space="0" w:color="auto"/>
        <w:right w:val="none" w:sz="0" w:space="0" w:color="auto"/>
      </w:divBdr>
    </w:div>
    <w:div w:id="926353868">
      <w:bodyDiv w:val="1"/>
      <w:marLeft w:val="0"/>
      <w:marRight w:val="0"/>
      <w:marTop w:val="0"/>
      <w:marBottom w:val="0"/>
      <w:divBdr>
        <w:top w:val="none" w:sz="0" w:space="0" w:color="auto"/>
        <w:left w:val="none" w:sz="0" w:space="0" w:color="auto"/>
        <w:bottom w:val="none" w:sz="0" w:space="0" w:color="auto"/>
        <w:right w:val="none" w:sz="0" w:space="0" w:color="auto"/>
      </w:divBdr>
    </w:div>
    <w:div w:id="949511782">
      <w:bodyDiv w:val="1"/>
      <w:marLeft w:val="0"/>
      <w:marRight w:val="0"/>
      <w:marTop w:val="0"/>
      <w:marBottom w:val="0"/>
      <w:divBdr>
        <w:top w:val="none" w:sz="0" w:space="0" w:color="auto"/>
        <w:left w:val="none" w:sz="0" w:space="0" w:color="auto"/>
        <w:bottom w:val="none" w:sz="0" w:space="0" w:color="auto"/>
        <w:right w:val="none" w:sz="0" w:space="0" w:color="auto"/>
      </w:divBdr>
    </w:div>
    <w:div w:id="962469016">
      <w:bodyDiv w:val="1"/>
      <w:marLeft w:val="0"/>
      <w:marRight w:val="0"/>
      <w:marTop w:val="0"/>
      <w:marBottom w:val="0"/>
      <w:divBdr>
        <w:top w:val="none" w:sz="0" w:space="0" w:color="auto"/>
        <w:left w:val="none" w:sz="0" w:space="0" w:color="auto"/>
        <w:bottom w:val="none" w:sz="0" w:space="0" w:color="auto"/>
        <w:right w:val="none" w:sz="0" w:space="0" w:color="auto"/>
      </w:divBdr>
    </w:div>
    <w:div w:id="992637697">
      <w:bodyDiv w:val="1"/>
      <w:marLeft w:val="0"/>
      <w:marRight w:val="0"/>
      <w:marTop w:val="0"/>
      <w:marBottom w:val="0"/>
      <w:divBdr>
        <w:top w:val="none" w:sz="0" w:space="0" w:color="auto"/>
        <w:left w:val="none" w:sz="0" w:space="0" w:color="auto"/>
        <w:bottom w:val="none" w:sz="0" w:space="0" w:color="auto"/>
        <w:right w:val="none" w:sz="0" w:space="0" w:color="auto"/>
      </w:divBdr>
    </w:div>
    <w:div w:id="994333149">
      <w:bodyDiv w:val="1"/>
      <w:marLeft w:val="0"/>
      <w:marRight w:val="0"/>
      <w:marTop w:val="0"/>
      <w:marBottom w:val="0"/>
      <w:divBdr>
        <w:top w:val="none" w:sz="0" w:space="0" w:color="auto"/>
        <w:left w:val="none" w:sz="0" w:space="0" w:color="auto"/>
        <w:bottom w:val="none" w:sz="0" w:space="0" w:color="auto"/>
        <w:right w:val="none" w:sz="0" w:space="0" w:color="auto"/>
      </w:divBdr>
    </w:div>
    <w:div w:id="996879046">
      <w:bodyDiv w:val="1"/>
      <w:marLeft w:val="0"/>
      <w:marRight w:val="0"/>
      <w:marTop w:val="0"/>
      <w:marBottom w:val="0"/>
      <w:divBdr>
        <w:top w:val="none" w:sz="0" w:space="0" w:color="auto"/>
        <w:left w:val="none" w:sz="0" w:space="0" w:color="auto"/>
        <w:bottom w:val="none" w:sz="0" w:space="0" w:color="auto"/>
        <w:right w:val="none" w:sz="0" w:space="0" w:color="auto"/>
      </w:divBdr>
    </w:div>
    <w:div w:id="1014574564">
      <w:bodyDiv w:val="1"/>
      <w:marLeft w:val="0"/>
      <w:marRight w:val="0"/>
      <w:marTop w:val="0"/>
      <w:marBottom w:val="0"/>
      <w:divBdr>
        <w:top w:val="none" w:sz="0" w:space="0" w:color="auto"/>
        <w:left w:val="none" w:sz="0" w:space="0" w:color="auto"/>
        <w:bottom w:val="none" w:sz="0" w:space="0" w:color="auto"/>
        <w:right w:val="none" w:sz="0" w:space="0" w:color="auto"/>
      </w:divBdr>
    </w:div>
    <w:div w:id="1014694255">
      <w:bodyDiv w:val="1"/>
      <w:marLeft w:val="0"/>
      <w:marRight w:val="0"/>
      <w:marTop w:val="0"/>
      <w:marBottom w:val="0"/>
      <w:divBdr>
        <w:top w:val="none" w:sz="0" w:space="0" w:color="auto"/>
        <w:left w:val="none" w:sz="0" w:space="0" w:color="auto"/>
        <w:bottom w:val="none" w:sz="0" w:space="0" w:color="auto"/>
        <w:right w:val="none" w:sz="0" w:space="0" w:color="auto"/>
      </w:divBdr>
    </w:div>
    <w:div w:id="1032412988">
      <w:bodyDiv w:val="1"/>
      <w:marLeft w:val="0"/>
      <w:marRight w:val="0"/>
      <w:marTop w:val="0"/>
      <w:marBottom w:val="0"/>
      <w:divBdr>
        <w:top w:val="none" w:sz="0" w:space="0" w:color="auto"/>
        <w:left w:val="none" w:sz="0" w:space="0" w:color="auto"/>
        <w:bottom w:val="none" w:sz="0" w:space="0" w:color="auto"/>
        <w:right w:val="none" w:sz="0" w:space="0" w:color="auto"/>
      </w:divBdr>
    </w:div>
    <w:div w:id="1051080662">
      <w:bodyDiv w:val="1"/>
      <w:marLeft w:val="0"/>
      <w:marRight w:val="0"/>
      <w:marTop w:val="0"/>
      <w:marBottom w:val="0"/>
      <w:divBdr>
        <w:top w:val="none" w:sz="0" w:space="0" w:color="auto"/>
        <w:left w:val="none" w:sz="0" w:space="0" w:color="auto"/>
        <w:bottom w:val="none" w:sz="0" w:space="0" w:color="auto"/>
        <w:right w:val="none" w:sz="0" w:space="0" w:color="auto"/>
      </w:divBdr>
    </w:div>
    <w:div w:id="1060202781">
      <w:bodyDiv w:val="1"/>
      <w:marLeft w:val="0"/>
      <w:marRight w:val="0"/>
      <w:marTop w:val="0"/>
      <w:marBottom w:val="0"/>
      <w:divBdr>
        <w:top w:val="none" w:sz="0" w:space="0" w:color="auto"/>
        <w:left w:val="none" w:sz="0" w:space="0" w:color="auto"/>
        <w:bottom w:val="none" w:sz="0" w:space="0" w:color="auto"/>
        <w:right w:val="none" w:sz="0" w:space="0" w:color="auto"/>
      </w:divBdr>
    </w:div>
    <w:div w:id="1063143352">
      <w:bodyDiv w:val="1"/>
      <w:marLeft w:val="0"/>
      <w:marRight w:val="0"/>
      <w:marTop w:val="0"/>
      <w:marBottom w:val="0"/>
      <w:divBdr>
        <w:top w:val="none" w:sz="0" w:space="0" w:color="auto"/>
        <w:left w:val="none" w:sz="0" w:space="0" w:color="auto"/>
        <w:bottom w:val="none" w:sz="0" w:space="0" w:color="auto"/>
        <w:right w:val="none" w:sz="0" w:space="0" w:color="auto"/>
      </w:divBdr>
    </w:div>
    <w:div w:id="1068651061">
      <w:bodyDiv w:val="1"/>
      <w:marLeft w:val="0"/>
      <w:marRight w:val="0"/>
      <w:marTop w:val="0"/>
      <w:marBottom w:val="0"/>
      <w:divBdr>
        <w:top w:val="none" w:sz="0" w:space="0" w:color="auto"/>
        <w:left w:val="none" w:sz="0" w:space="0" w:color="auto"/>
        <w:bottom w:val="none" w:sz="0" w:space="0" w:color="auto"/>
        <w:right w:val="none" w:sz="0" w:space="0" w:color="auto"/>
      </w:divBdr>
    </w:div>
    <w:div w:id="1082994408">
      <w:bodyDiv w:val="1"/>
      <w:marLeft w:val="0"/>
      <w:marRight w:val="0"/>
      <w:marTop w:val="0"/>
      <w:marBottom w:val="0"/>
      <w:divBdr>
        <w:top w:val="none" w:sz="0" w:space="0" w:color="auto"/>
        <w:left w:val="none" w:sz="0" w:space="0" w:color="auto"/>
        <w:bottom w:val="none" w:sz="0" w:space="0" w:color="auto"/>
        <w:right w:val="none" w:sz="0" w:space="0" w:color="auto"/>
      </w:divBdr>
    </w:div>
    <w:div w:id="1102847455">
      <w:bodyDiv w:val="1"/>
      <w:marLeft w:val="0"/>
      <w:marRight w:val="0"/>
      <w:marTop w:val="0"/>
      <w:marBottom w:val="0"/>
      <w:divBdr>
        <w:top w:val="none" w:sz="0" w:space="0" w:color="auto"/>
        <w:left w:val="none" w:sz="0" w:space="0" w:color="auto"/>
        <w:bottom w:val="none" w:sz="0" w:space="0" w:color="auto"/>
        <w:right w:val="none" w:sz="0" w:space="0" w:color="auto"/>
      </w:divBdr>
    </w:div>
    <w:div w:id="1115712277">
      <w:bodyDiv w:val="1"/>
      <w:marLeft w:val="0"/>
      <w:marRight w:val="0"/>
      <w:marTop w:val="0"/>
      <w:marBottom w:val="0"/>
      <w:divBdr>
        <w:top w:val="none" w:sz="0" w:space="0" w:color="auto"/>
        <w:left w:val="none" w:sz="0" w:space="0" w:color="auto"/>
        <w:bottom w:val="none" w:sz="0" w:space="0" w:color="auto"/>
        <w:right w:val="none" w:sz="0" w:space="0" w:color="auto"/>
      </w:divBdr>
      <w:divsChild>
        <w:div w:id="827745389">
          <w:marLeft w:val="446"/>
          <w:marRight w:val="0"/>
          <w:marTop w:val="0"/>
          <w:marBottom w:val="0"/>
          <w:divBdr>
            <w:top w:val="none" w:sz="0" w:space="0" w:color="auto"/>
            <w:left w:val="none" w:sz="0" w:space="0" w:color="auto"/>
            <w:bottom w:val="none" w:sz="0" w:space="0" w:color="auto"/>
            <w:right w:val="none" w:sz="0" w:space="0" w:color="auto"/>
          </w:divBdr>
        </w:div>
      </w:divsChild>
    </w:div>
    <w:div w:id="1117136197">
      <w:bodyDiv w:val="1"/>
      <w:marLeft w:val="0"/>
      <w:marRight w:val="0"/>
      <w:marTop w:val="0"/>
      <w:marBottom w:val="0"/>
      <w:divBdr>
        <w:top w:val="none" w:sz="0" w:space="0" w:color="auto"/>
        <w:left w:val="none" w:sz="0" w:space="0" w:color="auto"/>
        <w:bottom w:val="none" w:sz="0" w:space="0" w:color="auto"/>
        <w:right w:val="none" w:sz="0" w:space="0" w:color="auto"/>
      </w:divBdr>
    </w:div>
    <w:div w:id="1123886043">
      <w:bodyDiv w:val="1"/>
      <w:marLeft w:val="0"/>
      <w:marRight w:val="0"/>
      <w:marTop w:val="0"/>
      <w:marBottom w:val="0"/>
      <w:divBdr>
        <w:top w:val="none" w:sz="0" w:space="0" w:color="auto"/>
        <w:left w:val="none" w:sz="0" w:space="0" w:color="auto"/>
        <w:bottom w:val="none" w:sz="0" w:space="0" w:color="auto"/>
        <w:right w:val="none" w:sz="0" w:space="0" w:color="auto"/>
      </w:divBdr>
    </w:div>
    <w:div w:id="1133401486">
      <w:bodyDiv w:val="1"/>
      <w:marLeft w:val="0"/>
      <w:marRight w:val="0"/>
      <w:marTop w:val="0"/>
      <w:marBottom w:val="0"/>
      <w:divBdr>
        <w:top w:val="none" w:sz="0" w:space="0" w:color="auto"/>
        <w:left w:val="none" w:sz="0" w:space="0" w:color="auto"/>
        <w:bottom w:val="none" w:sz="0" w:space="0" w:color="auto"/>
        <w:right w:val="none" w:sz="0" w:space="0" w:color="auto"/>
      </w:divBdr>
    </w:div>
    <w:div w:id="1135365699">
      <w:bodyDiv w:val="1"/>
      <w:marLeft w:val="0"/>
      <w:marRight w:val="0"/>
      <w:marTop w:val="0"/>
      <w:marBottom w:val="0"/>
      <w:divBdr>
        <w:top w:val="none" w:sz="0" w:space="0" w:color="auto"/>
        <w:left w:val="none" w:sz="0" w:space="0" w:color="auto"/>
        <w:bottom w:val="none" w:sz="0" w:space="0" w:color="auto"/>
        <w:right w:val="none" w:sz="0" w:space="0" w:color="auto"/>
      </w:divBdr>
    </w:div>
    <w:div w:id="1146095034">
      <w:bodyDiv w:val="1"/>
      <w:marLeft w:val="0"/>
      <w:marRight w:val="0"/>
      <w:marTop w:val="0"/>
      <w:marBottom w:val="0"/>
      <w:divBdr>
        <w:top w:val="none" w:sz="0" w:space="0" w:color="auto"/>
        <w:left w:val="none" w:sz="0" w:space="0" w:color="auto"/>
        <w:bottom w:val="none" w:sz="0" w:space="0" w:color="auto"/>
        <w:right w:val="none" w:sz="0" w:space="0" w:color="auto"/>
      </w:divBdr>
    </w:div>
    <w:div w:id="1165169972">
      <w:bodyDiv w:val="1"/>
      <w:marLeft w:val="0"/>
      <w:marRight w:val="0"/>
      <w:marTop w:val="0"/>
      <w:marBottom w:val="0"/>
      <w:divBdr>
        <w:top w:val="none" w:sz="0" w:space="0" w:color="auto"/>
        <w:left w:val="none" w:sz="0" w:space="0" w:color="auto"/>
        <w:bottom w:val="none" w:sz="0" w:space="0" w:color="auto"/>
        <w:right w:val="none" w:sz="0" w:space="0" w:color="auto"/>
      </w:divBdr>
    </w:div>
    <w:div w:id="1170410742">
      <w:bodyDiv w:val="1"/>
      <w:marLeft w:val="0"/>
      <w:marRight w:val="0"/>
      <w:marTop w:val="0"/>
      <w:marBottom w:val="0"/>
      <w:divBdr>
        <w:top w:val="none" w:sz="0" w:space="0" w:color="auto"/>
        <w:left w:val="none" w:sz="0" w:space="0" w:color="auto"/>
        <w:bottom w:val="none" w:sz="0" w:space="0" w:color="auto"/>
        <w:right w:val="none" w:sz="0" w:space="0" w:color="auto"/>
      </w:divBdr>
    </w:div>
    <w:div w:id="1175681502">
      <w:bodyDiv w:val="1"/>
      <w:marLeft w:val="0"/>
      <w:marRight w:val="0"/>
      <w:marTop w:val="0"/>
      <w:marBottom w:val="0"/>
      <w:divBdr>
        <w:top w:val="none" w:sz="0" w:space="0" w:color="auto"/>
        <w:left w:val="none" w:sz="0" w:space="0" w:color="auto"/>
        <w:bottom w:val="none" w:sz="0" w:space="0" w:color="auto"/>
        <w:right w:val="none" w:sz="0" w:space="0" w:color="auto"/>
      </w:divBdr>
    </w:div>
    <w:div w:id="1192106488">
      <w:bodyDiv w:val="1"/>
      <w:marLeft w:val="0"/>
      <w:marRight w:val="0"/>
      <w:marTop w:val="0"/>
      <w:marBottom w:val="0"/>
      <w:divBdr>
        <w:top w:val="none" w:sz="0" w:space="0" w:color="auto"/>
        <w:left w:val="none" w:sz="0" w:space="0" w:color="auto"/>
        <w:bottom w:val="none" w:sz="0" w:space="0" w:color="auto"/>
        <w:right w:val="none" w:sz="0" w:space="0" w:color="auto"/>
      </w:divBdr>
    </w:div>
    <w:div w:id="1194343959">
      <w:bodyDiv w:val="1"/>
      <w:marLeft w:val="0"/>
      <w:marRight w:val="0"/>
      <w:marTop w:val="0"/>
      <w:marBottom w:val="0"/>
      <w:divBdr>
        <w:top w:val="none" w:sz="0" w:space="0" w:color="auto"/>
        <w:left w:val="none" w:sz="0" w:space="0" w:color="auto"/>
        <w:bottom w:val="none" w:sz="0" w:space="0" w:color="auto"/>
        <w:right w:val="none" w:sz="0" w:space="0" w:color="auto"/>
      </w:divBdr>
      <w:divsChild>
        <w:div w:id="148718158">
          <w:marLeft w:val="0"/>
          <w:marRight w:val="0"/>
          <w:marTop w:val="0"/>
          <w:marBottom w:val="0"/>
          <w:divBdr>
            <w:top w:val="none" w:sz="0" w:space="0" w:color="auto"/>
            <w:left w:val="none" w:sz="0" w:space="0" w:color="auto"/>
            <w:bottom w:val="none" w:sz="0" w:space="0" w:color="auto"/>
            <w:right w:val="none" w:sz="0" w:space="0" w:color="auto"/>
          </w:divBdr>
        </w:div>
        <w:div w:id="641689164">
          <w:marLeft w:val="0"/>
          <w:marRight w:val="0"/>
          <w:marTop w:val="0"/>
          <w:marBottom w:val="0"/>
          <w:divBdr>
            <w:top w:val="none" w:sz="0" w:space="0" w:color="auto"/>
            <w:left w:val="none" w:sz="0" w:space="0" w:color="auto"/>
            <w:bottom w:val="none" w:sz="0" w:space="0" w:color="auto"/>
            <w:right w:val="none" w:sz="0" w:space="0" w:color="auto"/>
          </w:divBdr>
        </w:div>
      </w:divsChild>
    </w:div>
    <w:div w:id="1201434372">
      <w:bodyDiv w:val="1"/>
      <w:marLeft w:val="0"/>
      <w:marRight w:val="0"/>
      <w:marTop w:val="0"/>
      <w:marBottom w:val="0"/>
      <w:divBdr>
        <w:top w:val="none" w:sz="0" w:space="0" w:color="auto"/>
        <w:left w:val="none" w:sz="0" w:space="0" w:color="auto"/>
        <w:bottom w:val="none" w:sz="0" w:space="0" w:color="auto"/>
        <w:right w:val="none" w:sz="0" w:space="0" w:color="auto"/>
      </w:divBdr>
    </w:div>
    <w:div w:id="1213036427">
      <w:bodyDiv w:val="1"/>
      <w:marLeft w:val="0"/>
      <w:marRight w:val="0"/>
      <w:marTop w:val="0"/>
      <w:marBottom w:val="0"/>
      <w:divBdr>
        <w:top w:val="none" w:sz="0" w:space="0" w:color="auto"/>
        <w:left w:val="none" w:sz="0" w:space="0" w:color="auto"/>
        <w:bottom w:val="none" w:sz="0" w:space="0" w:color="auto"/>
        <w:right w:val="none" w:sz="0" w:space="0" w:color="auto"/>
      </w:divBdr>
    </w:div>
    <w:div w:id="1216043099">
      <w:bodyDiv w:val="1"/>
      <w:marLeft w:val="0"/>
      <w:marRight w:val="0"/>
      <w:marTop w:val="0"/>
      <w:marBottom w:val="0"/>
      <w:divBdr>
        <w:top w:val="none" w:sz="0" w:space="0" w:color="auto"/>
        <w:left w:val="none" w:sz="0" w:space="0" w:color="auto"/>
        <w:bottom w:val="none" w:sz="0" w:space="0" w:color="auto"/>
        <w:right w:val="none" w:sz="0" w:space="0" w:color="auto"/>
      </w:divBdr>
    </w:div>
    <w:div w:id="1226799212">
      <w:bodyDiv w:val="1"/>
      <w:marLeft w:val="0"/>
      <w:marRight w:val="0"/>
      <w:marTop w:val="0"/>
      <w:marBottom w:val="0"/>
      <w:divBdr>
        <w:top w:val="none" w:sz="0" w:space="0" w:color="auto"/>
        <w:left w:val="none" w:sz="0" w:space="0" w:color="auto"/>
        <w:bottom w:val="none" w:sz="0" w:space="0" w:color="auto"/>
        <w:right w:val="none" w:sz="0" w:space="0" w:color="auto"/>
      </w:divBdr>
    </w:div>
    <w:div w:id="1246646803">
      <w:bodyDiv w:val="1"/>
      <w:marLeft w:val="0"/>
      <w:marRight w:val="0"/>
      <w:marTop w:val="0"/>
      <w:marBottom w:val="0"/>
      <w:divBdr>
        <w:top w:val="none" w:sz="0" w:space="0" w:color="auto"/>
        <w:left w:val="none" w:sz="0" w:space="0" w:color="auto"/>
        <w:bottom w:val="none" w:sz="0" w:space="0" w:color="auto"/>
        <w:right w:val="none" w:sz="0" w:space="0" w:color="auto"/>
      </w:divBdr>
      <w:divsChild>
        <w:div w:id="181286297">
          <w:marLeft w:val="446"/>
          <w:marRight w:val="0"/>
          <w:marTop w:val="0"/>
          <w:marBottom w:val="0"/>
          <w:divBdr>
            <w:top w:val="none" w:sz="0" w:space="0" w:color="auto"/>
            <w:left w:val="none" w:sz="0" w:space="0" w:color="auto"/>
            <w:bottom w:val="none" w:sz="0" w:space="0" w:color="auto"/>
            <w:right w:val="none" w:sz="0" w:space="0" w:color="auto"/>
          </w:divBdr>
        </w:div>
        <w:div w:id="271716441">
          <w:marLeft w:val="446"/>
          <w:marRight w:val="0"/>
          <w:marTop w:val="0"/>
          <w:marBottom w:val="0"/>
          <w:divBdr>
            <w:top w:val="none" w:sz="0" w:space="0" w:color="auto"/>
            <w:left w:val="none" w:sz="0" w:space="0" w:color="auto"/>
            <w:bottom w:val="none" w:sz="0" w:space="0" w:color="auto"/>
            <w:right w:val="none" w:sz="0" w:space="0" w:color="auto"/>
          </w:divBdr>
        </w:div>
        <w:div w:id="1060976561">
          <w:marLeft w:val="446"/>
          <w:marRight w:val="0"/>
          <w:marTop w:val="0"/>
          <w:marBottom w:val="0"/>
          <w:divBdr>
            <w:top w:val="none" w:sz="0" w:space="0" w:color="auto"/>
            <w:left w:val="none" w:sz="0" w:space="0" w:color="auto"/>
            <w:bottom w:val="none" w:sz="0" w:space="0" w:color="auto"/>
            <w:right w:val="none" w:sz="0" w:space="0" w:color="auto"/>
          </w:divBdr>
        </w:div>
      </w:divsChild>
    </w:div>
    <w:div w:id="1253932834">
      <w:bodyDiv w:val="1"/>
      <w:marLeft w:val="0"/>
      <w:marRight w:val="0"/>
      <w:marTop w:val="0"/>
      <w:marBottom w:val="0"/>
      <w:divBdr>
        <w:top w:val="none" w:sz="0" w:space="0" w:color="auto"/>
        <w:left w:val="none" w:sz="0" w:space="0" w:color="auto"/>
        <w:bottom w:val="none" w:sz="0" w:space="0" w:color="auto"/>
        <w:right w:val="none" w:sz="0" w:space="0" w:color="auto"/>
      </w:divBdr>
    </w:div>
    <w:div w:id="1263105092">
      <w:bodyDiv w:val="1"/>
      <w:marLeft w:val="0"/>
      <w:marRight w:val="0"/>
      <w:marTop w:val="0"/>
      <w:marBottom w:val="0"/>
      <w:divBdr>
        <w:top w:val="none" w:sz="0" w:space="0" w:color="auto"/>
        <w:left w:val="none" w:sz="0" w:space="0" w:color="auto"/>
        <w:bottom w:val="none" w:sz="0" w:space="0" w:color="auto"/>
        <w:right w:val="none" w:sz="0" w:space="0" w:color="auto"/>
      </w:divBdr>
    </w:div>
    <w:div w:id="1270967894">
      <w:bodyDiv w:val="1"/>
      <w:marLeft w:val="0"/>
      <w:marRight w:val="0"/>
      <w:marTop w:val="0"/>
      <w:marBottom w:val="0"/>
      <w:divBdr>
        <w:top w:val="none" w:sz="0" w:space="0" w:color="auto"/>
        <w:left w:val="none" w:sz="0" w:space="0" w:color="auto"/>
        <w:bottom w:val="none" w:sz="0" w:space="0" w:color="auto"/>
        <w:right w:val="none" w:sz="0" w:space="0" w:color="auto"/>
      </w:divBdr>
    </w:div>
    <w:div w:id="1272011265">
      <w:bodyDiv w:val="1"/>
      <w:marLeft w:val="0"/>
      <w:marRight w:val="0"/>
      <w:marTop w:val="0"/>
      <w:marBottom w:val="0"/>
      <w:divBdr>
        <w:top w:val="none" w:sz="0" w:space="0" w:color="auto"/>
        <w:left w:val="none" w:sz="0" w:space="0" w:color="auto"/>
        <w:bottom w:val="none" w:sz="0" w:space="0" w:color="auto"/>
        <w:right w:val="none" w:sz="0" w:space="0" w:color="auto"/>
      </w:divBdr>
    </w:div>
    <w:div w:id="1292396529">
      <w:bodyDiv w:val="1"/>
      <w:marLeft w:val="0"/>
      <w:marRight w:val="0"/>
      <w:marTop w:val="0"/>
      <w:marBottom w:val="0"/>
      <w:divBdr>
        <w:top w:val="none" w:sz="0" w:space="0" w:color="auto"/>
        <w:left w:val="none" w:sz="0" w:space="0" w:color="auto"/>
        <w:bottom w:val="none" w:sz="0" w:space="0" w:color="auto"/>
        <w:right w:val="none" w:sz="0" w:space="0" w:color="auto"/>
      </w:divBdr>
      <w:divsChild>
        <w:div w:id="1183056698">
          <w:marLeft w:val="446"/>
          <w:marRight w:val="0"/>
          <w:marTop w:val="0"/>
          <w:marBottom w:val="0"/>
          <w:divBdr>
            <w:top w:val="none" w:sz="0" w:space="0" w:color="auto"/>
            <w:left w:val="none" w:sz="0" w:space="0" w:color="auto"/>
            <w:bottom w:val="none" w:sz="0" w:space="0" w:color="auto"/>
            <w:right w:val="none" w:sz="0" w:space="0" w:color="auto"/>
          </w:divBdr>
        </w:div>
      </w:divsChild>
    </w:div>
    <w:div w:id="1302342949">
      <w:bodyDiv w:val="1"/>
      <w:marLeft w:val="0"/>
      <w:marRight w:val="0"/>
      <w:marTop w:val="0"/>
      <w:marBottom w:val="0"/>
      <w:divBdr>
        <w:top w:val="none" w:sz="0" w:space="0" w:color="auto"/>
        <w:left w:val="none" w:sz="0" w:space="0" w:color="auto"/>
        <w:bottom w:val="none" w:sz="0" w:space="0" w:color="auto"/>
        <w:right w:val="none" w:sz="0" w:space="0" w:color="auto"/>
      </w:divBdr>
    </w:div>
    <w:div w:id="1315404990">
      <w:bodyDiv w:val="1"/>
      <w:marLeft w:val="0"/>
      <w:marRight w:val="0"/>
      <w:marTop w:val="0"/>
      <w:marBottom w:val="0"/>
      <w:divBdr>
        <w:top w:val="none" w:sz="0" w:space="0" w:color="auto"/>
        <w:left w:val="none" w:sz="0" w:space="0" w:color="auto"/>
        <w:bottom w:val="none" w:sz="0" w:space="0" w:color="auto"/>
        <w:right w:val="none" w:sz="0" w:space="0" w:color="auto"/>
      </w:divBdr>
    </w:div>
    <w:div w:id="1323007176">
      <w:bodyDiv w:val="1"/>
      <w:marLeft w:val="0"/>
      <w:marRight w:val="0"/>
      <w:marTop w:val="0"/>
      <w:marBottom w:val="0"/>
      <w:divBdr>
        <w:top w:val="none" w:sz="0" w:space="0" w:color="auto"/>
        <w:left w:val="none" w:sz="0" w:space="0" w:color="auto"/>
        <w:bottom w:val="none" w:sz="0" w:space="0" w:color="auto"/>
        <w:right w:val="none" w:sz="0" w:space="0" w:color="auto"/>
      </w:divBdr>
    </w:div>
    <w:div w:id="1336884329">
      <w:bodyDiv w:val="1"/>
      <w:marLeft w:val="0"/>
      <w:marRight w:val="0"/>
      <w:marTop w:val="0"/>
      <w:marBottom w:val="0"/>
      <w:divBdr>
        <w:top w:val="none" w:sz="0" w:space="0" w:color="auto"/>
        <w:left w:val="none" w:sz="0" w:space="0" w:color="auto"/>
        <w:bottom w:val="none" w:sz="0" w:space="0" w:color="auto"/>
        <w:right w:val="none" w:sz="0" w:space="0" w:color="auto"/>
      </w:divBdr>
    </w:div>
    <w:div w:id="1341007634">
      <w:bodyDiv w:val="1"/>
      <w:marLeft w:val="0"/>
      <w:marRight w:val="0"/>
      <w:marTop w:val="0"/>
      <w:marBottom w:val="0"/>
      <w:divBdr>
        <w:top w:val="none" w:sz="0" w:space="0" w:color="auto"/>
        <w:left w:val="none" w:sz="0" w:space="0" w:color="auto"/>
        <w:bottom w:val="none" w:sz="0" w:space="0" w:color="auto"/>
        <w:right w:val="none" w:sz="0" w:space="0" w:color="auto"/>
      </w:divBdr>
    </w:div>
    <w:div w:id="1369641382">
      <w:bodyDiv w:val="1"/>
      <w:marLeft w:val="0"/>
      <w:marRight w:val="0"/>
      <w:marTop w:val="0"/>
      <w:marBottom w:val="0"/>
      <w:divBdr>
        <w:top w:val="none" w:sz="0" w:space="0" w:color="auto"/>
        <w:left w:val="none" w:sz="0" w:space="0" w:color="auto"/>
        <w:bottom w:val="none" w:sz="0" w:space="0" w:color="auto"/>
        <w:right w:val="none" w:sz="0" w:space="0" w:color="auto"/>
      </w:divBdr>
    </w:div>
    <w:div w:id="1372877930">
      <w:bodyDiv w:val="1"/>
      <w:marLeft w:val="0"/>
      <w:marRight w:val="0"/>
      <w:marTop w:val="0"/>
      <w:marBottom w:val="0"/>
      <w:divBdr>
        <w:top w:val="none" w:sz="0" w:space="0" w:color="auto"/>
        <w:left w:val="none" w:sz="0" w:space="0" w:color="auto"/>
        <w:bottom w:val="none" w:sz="0" w:space="0" w:color="auto"/>
        <w:right w:val="none" w:sz="0" w:space="0" w:color="auto"/>
      </w:divBdr>
    </w:div>
    <w:div w:id="1382560695">
      <w:bodyDiv w:val="1"/>
      <w:marLeft w:val="0"/>
      <w:marRight w:val="0"/>
      <w:marTop w:val="0"/>
      <w:marBottom w:val="0"/>
      <w:divBdr>
        <w:top w:val="none" w:sz="0" w:space="0" w:color="auto"/>
        <w:left w:val="none" w:sz="0" w:space="0" w:color="auto"/>
        <w:bottom w:val="none" w:sz="0" w:space="0" w:color="auto"/>
        <w:right w:val="none" w:sz="0" w:space="0" w:color="auto"/>
      </w:divBdr>
    </w:div>
    <w:div w:id="1397586881">
      <w:bodyDiv w:val="1"/>
      <w:marLeft w:val="0"/>
      <w:marRight w:val="0"/>
      <w:marTop w:val="0"/>
      <w:marBottom w:val="0"/>
      <w:divBdr>
        <w:top w:val="none" w:sz="0" w:space="0" w:color="auto"/>
        <w:left w:val="none" w:sz="0" w:space="0" w:color="auto"/>
        <w:bottom w:val="none" w:sz="0" w:space="0" w:color="auto"/>
        <w:right w:val="none" w:sz="0" w:space="0" w:color="auto"/>
      </w:divBdr>
    </w:div>
    <w:div w:id="1433478335">
      <w:bodyDiv w:val="1"/>
      <w:marLeft w:val="0"/>
      <w:marRight w:val="0"/>
      <w:marTop w:val="0"/>
      <w:marBottom w:val="0"/>
      <w:divBdr>
        <w:top w:val="none" w:sz="0" w:space="0" w:color="auto"/>
        <w:left w:val="none" w:sz="0" w:space="0" w:color="auto"/>
        <w:bottom w:val="none" w:sz="0" w:space="0" w:color="auto"/>
        <w:right w:val="none" w:sz="0" w:space="0" w:color="auto"/>
      </w:divBdr>
    </w:div>
    <w:div w:id="1448236068">
      <w:bodyDiv w:val="1"/>
      <w:marLeft w:val="0"/>
      <w:marRight w:val="0"/>
      <w:marTop w:val="0"/>
      <w:marBottom w:val="0"/>
      <w:divBdr>
        <w:top w:val="none" w:sz="0" w:space="0" w:color="auto"/>
        <w:left w:val="none" w:sz="0" w:space="0" w:color="auto"/>
        <w:bottom w:val="none" w:sz="0" w:space="0" w:color="auto"/>
        <w:right w:val="none" w:sz="0" w:space="0" w:color="auto"/>
      </w:divBdr>
    </w:div>
    <w:div w:id="1450782695">
      <w:bodyDiv w:val="1"/>
      <w:marLeft w:val="0"/>
      <w:marRight w:val="0"/>
      <w:marTop w:val="0"/>
      <w:marBottom w:val="0"/>
      <w:divBdr>
        <w:top w:val="none" w:sz="0" w:space="0" w:color="auto"/>
        <w:left w:val="none" w:sz="0" w:space="0" w:color="auto"/>
        <w:bottom w:val="none" w:sz="0" w:space="0" w:color="auto"/>
        <w:right w:val="none" w:sz="0" w:space="0" w:color="auto"/>
      </w:divBdr>
    </w:div>
    <w:div w:id="1459181469">
      <w:bodyDiv w:val="1"/>
      <w:marLeft w:val="0"/>
      <w:marRight w:val="0"/>
      <w:marTop w:val="0"/>
      <w:marBottom w:val="0"/>
      <w:divBdr>
        <w:top w:val="none" w:sz="0" w:space="0" w:color="auto"/>
        <w:left w:val="none" w:sz="0" w:space="0" w:color="auto"/>
        <w:bottom w:val="none" w:sz="0" w:space="0" w:color="auto"/>
        <w:right w:val="none" w:sz="0" w:space="0" w:color="auto"/>
      </w:divBdr>
    </w:div>
    <w:div w:id="1470440446">
      <w:bodyDiv w:val="1"/>
      <w:marLeft w:val="0"/>
      <w:marRight w:val="0"/>
      <w:marTop w:val="0"/>
      <w:marBottom w:val="0"/>
      <w:divBdr>
        <w:top w:val="none" w:sz="0" w:space="0" w:color="auto"/>
        <w:left w:val="none" w:sz="0" w:space="0" w:color="auto"/>
        <w:bottom w:val="none" w:sz="0" w:space="0" w:color="auto"/>
        <w:right w:val="none" w:sz="0" w:space="0" w:color="auto"/>
      </w:divBdr>
    </w:div>
    <w:div w:id="1471362620">
      <w:bodyDiv w:val="1"/>
      <w:marLeft w:val="0"/>
      <w:marRight w:val="0"/>
      <w:marTop w:val="0"/>
      <w:marBottom w:val="0"/>
      <w:divBdr>
        <w:top w:val="none" w:sz="0" w:space="0" w:color="auto"/>
        <w:left w:val="none" w:sz="0" w:space="0" w:color="auto"/>
        <w:bottom w:val="none" w:sz="0" w:space="0" w:color="auto"/>
        <w:right w:val="none" w:sz="0" w:space="0" w:color="auto"/>
      </w:divBdr>
    </w:div>
    <w:div w:id="1481537597">
      <w:bodyDiv w:val="1"/>
      <w:marLeft w:val="0"/>
      <w:marRight w:val="0"/>
      <w:marTop w:val="0"/>
      <w:marBottom w:val="0"/>
      <w:divBdr>
        <w:top w:val="none" w:sz="0" w:space="0" w:color="auto"/>
        <w:left w:val="none" w:sz="0" w:space="0" w:color="auto"/>
        <w:bottom w:val="none" w:sz="0" w:space="0" w:color="auto"/>
        <w:right w:val="none" w:sz="0" w:space="0" w:color="auto"/>
      </w:divBdr>
    </w:div>
    <w:div w:id="1502357800">
      <w:bodyDiv w:val="1"/>
      <w:marLeft w:val="0"/>
      <w:marRight w:val="0"/>
      <w:marTop w:val="0"/>
      <w:marBottom w:val="0"/>
      <w:divBdr>
        <w:top w:val="none" w:sz="0" w:space="0" w:color="auto"/>
        <w:left w:val="none" w:sz="0" w:space="0" w:color="auto"/>
        <w:bottom w:val="none" w:sz="0" w:space="0" w:color="auto"/>
        <w:right w:val="none" w:sz="0" w:space="0" w:color="auto"/>
      </w:divBdr>
    </w:div>
    <w:div w:id="1510369572">
      <w:bodyDiv w:val="1"/>
      <w:marLeft w:val="0"/>
      <w:marRight w:val="0"/>
      <w:marTop w:val="0"/>
      <w:marBottom w:val="0"/>
      <w:divBdr>
        <w:top w:val="none" w:sz="0" w:space="0" w:color="auto"/>
        <w:left w:val="none" w:sz="0" w:space="0" w:color="auto"/>
        <w:bottom w:val="none" w:sz="0" w:space="0" w:color="auto"/>
        <w:right w:val="none" w:sz="0" w:space="0" w:color="auto"/>
      </w:divBdr>
    </w:div>
    <w:div w:id="1511988753">
      <w:bodyDiv w:val="1"/>
      <w:marLeft w:val="0"/>
      <w:marRight w:val="0"/>
      <w:marTop w:val="0"/>
      <w:marBottom w:val="0"/>
      <w:divBdr>
        <w:top w:val="none" w:sz="0" w:space="0" w:color="auto"/>
        <w:left w:val="none" w:sz="0" w:space="0" w:color="auto"/>
        <w:bottom w:val="none" w:sz="0" w:space="0" w:color="auto"/>
        <w:right w:val="none" w:sz="0" w:space="0" w:color="auto"/>
      </w:divBdr>
    </w:div>
    <w:div w:id="1539507642">
      <w:bodyDiv w:val="1"/>
      <w:marLeft w:val="0"/>
      <w:marRight w:val="0"/>
      <w:marTop w:val="0"/>
      <w:marBottom w:val="0"/>
      <w:divBdr>
        <w:top w:val="none" w:sz="0" w:space="0" w:color="auto"/>
        <w:left w:val="none" w:sz="0" w:space="0" w:color="auto"/>
        <w:bottom w:val="none" w:sz="0" w:space="0" w:color="auto"/>
        <w:right w:val="none" w:sz="0" w:space="0" w:color="auto"/>
      </w:divBdr>
    </w:div>
    <w:div w:id="1540896344">
      <w:bodyDiv w:val="1"/>
      <w:marLeft w:val="0"/>
      <w:marRight w:val="0"/>
      <w:marTop w:val="0"/>
      <w:marBottom w:val="0"/>
      <w:divBdr>
        <w:top w:val="none" w:sz="0" w:space="0" w:color="auto"/>
        <w:left w:val="none" w:sz="0" w:space="0" w:color="auto"/>
        <w:bottom w:val="none" w:sz="0" w:space="0" w:color="auto"/>
        <w:right w:val="none" w:sz="0" w:space="0" w:color="auto"/>
      </w:divBdr>
    </w:div>
    <w:div w:id="1550188654">
      <w:bodyDiv w:val="1"/>
      <w:marLeft w:val="0"/>
      <w:marRight w:val="0"/>
      <w:marTop w:val="0"/>
      <w:marBottom w:val="0"/>
      <w:divBdr>
        <w:top w:val="none" w:sz="0" w:space="0" w:color="auto"/>
        <w:left w:val="none" w:sz="0" w:space="0" w:color="auto"/>
        <w:bottom w:val="none" w:sz="0" w:space="0" w:color="auto"/>
        <w:right w:val="none" w:sz="0" w:space="0" w:color="auto"/>
      </w:divBdr>
    </w:div>
    <w:div w:id="1555700968">
      <w:bodyDiv w:val="1"/>
      <w:marLeft w:val="0"/>
      <w:marRight w:val="0"/>
      <w:marTop w:val="0"/>
      <w:marBottom w:val="0"/>
      <w:divBdr>
        <w:top w:val="none" w:sz="0" w:space="0" w:color="auto"/>
        <w:left w:val="none" w:sz="0" w:space="0" w:color="auto"/>
        <w:bottom w:val="none" w:sz="0" w:space="0" w:color="auto"/>
        <w:right w:val="none" w:sz="0" w:space="0" w:color="auto"/>
      </w:divBdr>
    </w:div>
    <w:div w:id="1573857590">
      <w:bodyDiv w:val="1"/>
      <w:marLeft w:val="0"/>
      <w:marRight w:val="0"/>
      <w:marTop w:val="0"/>
      <w:marBottom w:val="0"/>
      <w:divBdr>
        <w:top w:val="none" w:sz="0" w:space="0" w:color="auto"/>
        <w:left w:val="none" w:sz="0" w:space="0" w:color="auto"/>
        <w:bottom w:val="none" w:sz="0" w:space="0" w:color="auto"/>
        <w:right w:val="none" w:sz="0" w:space="0" w:color="auto"/>
      </w:divBdr>
    </w:div>
    <w:div w:id="1576092451">
      <w:bodyDiv w:val="1"/>
      <w:marLeft w:val="0"/>
      <w:marRight w:val="0"/>
      <w:marTop w:val="0"/>
      <w:marBottom w:val="0"/>
      <w:divBdr>
        <w:top w:val="none" w:sz="0" w:space="0" w:color="auto"/>
        <w:left w:val="none" w:sz="0" w:space="0" w:color="auto"/>
        <w:bottom w:val="none" w:sz="0" w:space="0" w:color="auto"/>
        <w:right w:val="none" w:sz="0" w:space="0" w:color="auto"/>
      </w:divBdr>
    </w:div>
    <w:div w:id="1584292458">
      <w:bodyDiv w:val="1"/>
      <w:marLeft w:val="0"/>
      <w:marRight w:val="0"/>
      <w:marTop w:val="0"/>
      <w:marBottom w:val="0"/>
      <w:divBdr>
        <w:top w:val="none" w:sz="0" w:space="0" w:color="auto"/>
        <w:left w:val="none" w:sz="0" w:space="0" w:color="auto"/>
        <w:bottom w:val="none" w:sz="0" w:space="0" w:color="auto"/>
        <w:right w:val="none" w:sz="0" w:space="0" w:color="auto"/>
      </w:divBdr>
    </w:div>
    <w:div w:id="1598368407">
      <w:bodyDiv w:val="1"/>
      <w:marLeft w:val="0"/>
      <w:marRight w:val="0"/>
      <w:marTop w:val="0"/>
      <w:marBottom w:val="0"/>
      <w:divBdr>
        <w:top w:val="none" w:sz="0" w:space="0" w:color="auto"/>
        <w:left w:val="none" w:sz="0" w:space="0" w:color="auto"/>
        <w:bottom w:val="none" w:sz="0" w:space="0" w:color="auto"/>
        <w:right w:val="none" w:sz="0" w:space="0" w:color="auto"/>
      </w:divBdr>
    </w:div>
    <w:div w:id="1607275228">
      <w:bodyDiv w:val="1"/>
      <w:marLeft w:val="0"/>
      <w:marRight w:val="0"/>
      <w:marTop w:val="0"/>
      <w:marBottom w:val="0"/>
      <w:divBdr>
        <w:top w:val="none" w:sz="0" w:space="0" w:color="auto"/>
        <w:left w:val="none" w:sz="0" w:space="0" w:color="auto"/>
        <w:bottom w:val="none" w:sz="0" w:space="0" w:color="auto"/>
        <w:right w:val="none" w:sz="0" w:space="0" w:color="auto"/>
      </w:divBdr>
    </w:div>
    <w:div w:id="1620259602">
      <w:bodyDiv w:val="1"/>
      <w:marLeft w:val="0"/>
      <w:marRight w:val="0"/>
      <w:marTop w:val="0"/>
      <w:marBottom w:val="0"/>
      <w:divBdr>
        <w:top w:val="none" w:sz="0" w:space="0" w:color="auto"/>
        <w:left w:val="none" w:sz="0" w:space="0" w:color="auto"/>
        <w:bottom w:val="none" w:sz="0" w:space="0" w:color="auto"/>
        <w:right w:val="none" w:sz="0" w:space="0" w:color="auto"/>
      </w:divBdr>
    </w:div>
    <w:div w:id="1622109112">
      <w:bodyDiv w:val="1"/>
      <w:marLeft w:val="0"/>
      <w:marRight w:val="0"/>
      <w:marTop w:val="0"/>
      <w:marBottom w:val="0"/>
      <w:divBdr>
        <w:top w:val="none" w:sz="0" w:space="0" w:color="auto"/>
        <w:left w:val="none" w:sz="0" w:space="0" w:color="auto"/>
        <w:bottom w:val="none" w:sz="0" w:space="0" w:color="auto"/>
        <w:right w:val="none" w:sz="0" w:space="0" w:color="auto"/>
      </w:divBdr>
    </w:div>
    <w:div w:id="1637370080">
      <w:bodyDiv w:val="1"/>
      <w:marLeft w:val="0"/>
      <w:marRight w:val="0"/>
      <w:marTop w:val="0"/>
      <w:marBottom w:val="0"/>
      <w:divBdr>
        <w:top w:val="none" w:sz="0" w:space="0" w:color="auto"/>
        <w:left w:val="none" w:sz="0" w:space="0" w:color="auto"/>
        <w:bottom w:val="none" w:sz="0" w:space="0" w:color="auto"/>
        <w:right w:val="none" w:sz="0" w:space="0" w:color="auto"/>
      </w:divBdr>
    </w:div>
    <w:div w:id="1647471488">
      <w:bodyDiv w:val="1"/>
      <w:marLeft w:val="0"/>
      <w:marRight w:val="0"/>
      <w:marTop w:val="0"/>
      <w:marBottom w:val="0"/>
      <w:divBdr>
        <w:top w:val="none" w:sz="0" w:space="0" w:color="auto"/>
        <w:left w:val="none" w:sz="0" w:space="0" w:color="auto"/>
        <w:bottom w:val="none" w:sz="0" w:space="0" w:color="auto"/>
        <w:right w:val="none" w:sz="0" w:space="0" w:color="auto"/>
      </w:divBdr>
    </w:div>
    <w:div w:id="1648588386">
      <w:bodyDiv w:val="1"/>
      <w:marLeft w:val="0"/>
      <w:marRight w:val="0"/>
      <w:marTop w:val="0"/>
      <w:marBottom w:val="0"/>
      <w:divBdr>
        <w:top w:val="none" w:sz="0" w:space="0" w:color="auto"/>
        <w:left w:val="none" w:sz="0" w:space="0" w:color="auto"/>
        <w:bottom w:val="none" w:sz="0" w:space="0" w:color="auto"/>
        <w:right w:val="none" w:sz="0" w:space="0" w:color="auto"/>
      </w:divBdr>
    </w:div>
    <w:div w:id="1673946746">
      <w:bodyDiv w:val="1"/>
      <w:marLeft w:val="0"/>
      <w:marRight w:val="0"/>
      <w:marTop w:val="0"/>
      <w:marBottom w:val="0"/>
      <w:divBdr>
        <w:top w:val="none" w:sz="0" w:space="0" w:color="auto"/>
        <w:left w:val="none" w:sz="0" w:space="0" w:color="auto"/>
        <w:bottom w:val="none" w:sz="0" w:space="0" w:color="auto"/>
        <w:right w:val="none" w:sz="0" w:space="0" w:color="auto"/>
      </w:divBdr>
    </w:div>
    <w:div w:id="1691101704">
      <w:bodyDiv w:val="1"/>
      <w:marLeft w:val="0"/>
      <w:marRight w:val="0"/>
      <w:marTop w:val="0"/>
      <w:marBottom w:val="0"/>
      <w:divBdr>
        <w:top w:val="none" w:sz="0" w:space="0" w:color="auto"/>
        <w:left w:val="none" w:sz="0" w:space="0" w:color="auto"/>
        <w:bottom w:val="none" w:sz="0" w:space="0" w:color="auto"/>
        <w:right w:val="none" w:sz="0" w:space="0" w:color="auto"/>
      </w:divBdr>
    </w:div>
    <w:div w:id="1709717256">
      <w:bodyDiv w:val="1"/>
      <w:marLeft w:val="0"/>
      <w:marRight w:val="0"/>
      <w:marTop w:val="0"/>
      <w:marBottom w:val="0"/>
      <w:divBdr>
        <w:top w:val="none" w:sz="0" w:space="0" w:color="auto"/>
        <w:left w:val="none" w:sz="0" w:space="0" w:color="auto"/>
        <w:bottom w:val="none" w:sz="0" w:space="0" w:color="auto"/>
        <w:right w:val="none" w:sz="0" w:space="0" w:color="auto"/>
      </w:divBdr>
    </w:div>
    <w:div w:id="1711566003">
      <w:bodyDiv w:val="1"/>
      <w:marLeft w:val="0"/>
      <w:marRight w:val="0"/>
      <w:marTop w:val="0"/>
      <w:marBottom w:val="0"/>
      <w:divBdr>
        <w:top w:val="none" w:sz="0" w:space="0" w:color="auto"/>
        <w:left w:val="none" w:sz="0" w:space="0" w:color="auto"/>
        <w:bottom w:val="none" w:sz="0" w:space="0" w:color="auto"/>
        <w:right w:val="none" w:sz="0" w:space="0" w:color="auto"/>
      </w:divBdr>
    </w:div>
    <w:div w:id="1718159753">
      <w:bodyDiv w:val="1"/>
      <w:marLeft w:val="0"/>
      <w:marRight w:val="0"/>
      <w:marTop w:val="0"/>
      <w:marBottom w:val="0"/>
      <w:divBdr>
        <w:top w:val="none" w:sz="0" w:space="0" w:color="auto"/>
        <w:left w:val="none" w:sz="0" w:space="0" w:color="auto"/>
        <w:bottom w:val="none" w:sz="0" w:space="0" w:color="auto"/>
        <w:right w:val="none" w:sz="0" w:space="0" w:color="auto"/>
      </w:divBdr>
    </w:div>
    <w:div w:id="1723358162">
      <w:bodyDiv w:val="1"/>
      <w:marLeft w:val="0"/>
      <w:marRight w:val="0"/>
      <w:marTop w:val="0"/>
      <w:marBottom w:val="0"/>
      <w:divBdr>
        <w:top w:val="none" w:sz="0" w:space="0" w:color="auto"/>
        <w:left w:val="none" w:sz="0" w:space="0" w:color="auto"/>
        <w:bottom w:val="none" w:sz="0" w:space="0" w:color="auto"/>
        <w:right w:val="none" w:sz="0" w:space="0" w:color="auto"/>
      </w:divBdr>
    </w:div>
    <w:div w:id="1723670261">
      <w:bodyDiv w:val="1"/>
      <w:marLeft w:val="0"/>
      <w:marRight w:val="0"/>
      <w:marTop w:val="0"/>
      <w:marBottom w:val="0"/>
      <w:divBdr>
        <w:top w:val="none" w:sz="0" w:space="0" w:color="auto"/>
        <w:left w:val="none" w:sz="0" w:space="0" w:color="auto"/>
        <w:bottom w:val="none" w:sz="0" w:space="0" w:color="auto"/>
        <w:right w:val="none" w:sz="0" w:space="0" w:color="auto"/>
      </w:divBdr>
    </w:div>
    <w:div w:id="1755516302">
      <w:bodyDiv w:val="1"/>
      <w:marLeft w:val="0"/>
      <w:marRight w:val="0"/>
      <w:marTop w:val="0"/>
      <w:marBottom w:val="0"/>
      <w:divBdr>
        <w:top w:val="none" w:sz="0" w:space="0" w:color="auto"/>
        <w:left w:val="none" w:sz="0" w:space="0" w:color="auto"/>
        <w:bottom w:val="none" w:sz="0" w:space="0" w:color="auto"/>
        <w:right w:val="none" w:sz="0" w:space="0" w:color="auto"/>
      </w:divBdr>
    </w:div>
    <w:div w:id="1772318850">
      <w:bodyDiv w:val="1"/>
      <w:marLeft w:val="0"/>
      <w:marRight w:val="0"/>
      <w:marTop w:val="0"/>
      <w:marBottom w:val="0"/>
      <w:divBdr>
        <w:top w:val="none" w:sz="0" w:space="0" w:color="auto"/>
        <w:left w:val="none" w:sz="0" w:space="0" w:color="auto"/>
        <w:bottom w:val="none" w:sz="0" w:space="0" w:color="auto"/>
        <w:right w:val="none" w:sz="0" w:space="0" w:color="auto"/>
      </w:divBdr>
    </w:div>
    <w:div w:id="1776241798">
      <w:bodyDiv w:val="1"/>
      <w:marLeft w:val="0"/>
      <w:marRight w:val="0"/>
      <w:marTop w:val="0"/>
      <w:marBottom w:val="0"/>
      <w:divBdr>
        <w:top w:val="none" w:sz="0" w:space="0" w:color="auto"/>
        <w:left w:val="none" w:sz="0" w:space="0" w:color="auto"/>
        <w:bottom w:val="none" w:sz="0" w:space="0" w:color="auto"/>
        <w:right w:val="none" w:sz="0" w:space="0" w:color="auto"/>
      </w:divBdr>
    </w:div>
    <w:div w:id="1805391686">
      <w:bodyDiv w:val="1"/>
      <w:marLeft w:val="0"/>
      <w:marRight w:val="0"/>
      <w:marTop w:val="0"/>
      <w:marBottom w:val="0"/>
      <w:divBdr>
        <w:top w:val="none" w:sz="0" w:space="0" w:color="auto"/>
        <w:left w:val="none" w:sz="0" w:space="0" w:color="auto"/>
        <w:bottom w:val="none" w:sz="0" w:space="0" w:color="auto"/>
        <w:right w:val="none" w:sz="0" w:space="0" w:color="auto"/>
      </w:divBdr>
    </w:div>
    <w:div w:id="1815759044">
      <w:bodyDiv w:val="1"/>
      <w:marLeft w:val="0"/>
      <w:marRight w:val="0"/>
      <w:marTop w:val="0"/>
      <w:marBottom w:val="0"/>
      <w:divBdr>
        <w:top w:val="none" w:sz="0" w:space="0" w:color="auto"/>
        <w:left w:val="none" w:sz="0" w:space="0" w:color="auto"/>
        <w:bottom w:val="none" w:sz="0" w:space="0" w:color="auto"/>
        <w:right w:val="none" w:sz="0" w:space="0" w:color="auto"/>
      </w:divBdr>
    </w:div>
    <w:div w:id="1821799058">
      <w:bodyDiv w:val="1"/>
      <w:marLeft w:val="0"/>
      <w:marRight w:val="0"/>
      <w:marTop w:val="0"/>
      <w:marBottom w:val="0"/>
      <w:divBdr>
        <w:top w:val="none" w:sz="0" w:space="0" w:color="auto"/>
        <w:left w:val="none" w:sz="0" w:space="0" w:color="auto"/>
        <w:bottom w:val="none" w:sz="0" w:space="0" w:color="auto"/>
        <w:right w:val="none" w:sz="0" w:space="0" w:color="auto"/>
      </w:divBdr>
    </w:div>
    <w:div w:id="1822118034">
      <w:bodyDiv w:val="1"/>
      <w:marLeft w:val="0"/>
      <w:marRight w:val="0"/>
      <w:marTop w:val="0"/>
      <w:marBottom w:val="0"/>
      <w:divBdr>
        <w:top w:val="none" w:sz="0" w:space="0" w:color="auto"/>
        <w:left w:val="none" w:sz="0" w:space="0" w:color="auto"/>
        <w:bottom w:val="none" w:sz="0" w:space="0" w:color="auto"/>
        <w:right w:val="none" w:sz="0" w:space="0" w:color="auto"/>
      </w:divBdr>
    </w:div>
    <w:div w:id="1822891247">
      <w:bodyDiv w:val="1"/>
      <w:marLeft w:val="0"/>
      <w:marRight w:val="0"/>
      <w:marTop w:val="0"/>
      <w:marBottom w:val="0"/>
      <w:divBdr>
        <w:top w:val="none" w:sz="0" w:space="0" w:color="auto"/>
        <w:left w:val="none" w:sz="0" w:space="0" w:color="auto"/>
        <w:bottom w:val="none" w:sz="0" w:space="0" w:color="auto"/>
        <w:right w:val="none" w:sz="0" w:space="0" w:color="auto"/>
      </w:divBdr>
    </w:div>
    <w:div w:id="1843354717">
      <w:bodyDiv w:val="1"/>
      <w:marLeft w:val="0"/>
      <w:marRight w:val="0"/>
      <w:marTop w:val="0"/>
      <w:marBottom w:val="0"/>
      <w:divBdr>
        <w:top w:val="none" w:sz="0" w:space="0" w:color="auto"/>
        <w:left w:val="none" w:sz="0" w:space="0" w:color="auto"/>
        <w:bottom w:val="none" w:sz="0" w:space="0" w:color="auto"/>
        <w:right w:val="none" w:sz="0" w:space="0" w:color="auto"/>
      </w:divBdr>
    </w:div>
    <w:div w:id="1882403131">
      <w:bodyDiv w:val="1"/>
      <w:marLeft w:val="0"/>
      <w:marRight w:val="0"/>
      <w:marTop w:val="0"/>
      <w:marBottom w:val="0"/>
      <w:divBdr>
        <w:top w:val="none" w:sz="0" w:space="0" w:color="auto"/>
        <w:left w:val="none" w:sz="0" w:space="0" w:color="auto"/>
        <w:bottom w:val="none" w:sz="0" w:space="0" w:color="auto"/>
        <w:right w:val="none" w:sz="0" w:space="0" w:color="auto"/>
      </w:divBdr>
    </w:div>
    <w:div w:id="1886720836">
      <w:bodyDiv w:val="1"/>
      <w:marLeft w:val="0"/>
      <w:marRight w:val="0"/>
      <w:marTop w:val="0"/>
      <w:marBottom w:val="0"/>
      <w:divBdr>
        <w:top w:val="none" w:sz="0" w:space="0" w:color="auto"/>
        <w:left w:val="none" w:sz="0" w:space="0" w:color="auto"/>
        <w:bottom w:val="none" w:sz="0" w:space="0" w:color="auto"/>
        <w:right w:val="none" w:sz="0" w:space="0" w:color="auto"/>
      </w:divBdr>
    </w:div>
    <w:div w:id="1893347295">
      <w:bodyDiv w:val="1"/>
      <w:marLeft w:val="0"/>
      <w:marRight w:val="0"/>
      <w:marTop w:val="0"/>
      <w:marBottom w:val="0"/>
      <w:divBdr>
        <w:top w:val="none" w:sz="0" w:space="0" w:color="auto"/>
        <w:left w:val="none" w:sz="0" w:space="0" w:color="auto"/>
        <w:bottom w:val="none" w:sz="0" w:space="0" w:color="auto"/>
        <w:right w:val="none" w:sz="0" w:space="0" w:color="auto"/>
      </w:divBdr>
    </w:div>
    <w:div w:id="1896502560">
      <w:bodyDiv w:val="1"/>
      <w:marLeft w:val="0"/>
      <w:marRight w:val="0"/>
      <w:marTop w:val="0"/>
      <w:marBottom w:val="0"/>
      <w:divBdr>
        <w:top w:val="none" w:sz="0" w:space="0" w:color="auto"/>
        <w:left w:val="none" w:sz="0" w:space="0" w:color="auto"/>
        <w:bottom w:val="none" w:sz="0" w:space="0" w:color="auto"/>
        <w:right w:val="none" w:sz="0" w:space="0" w:color="auto"/>
      </w:divBdr>
    </w:div>
    <w:div w:id="1900941013">
      <w:bodyDiv w:val="1"/>
      <w:marLeft w:val="0"/>
      <w:marRight w:val="0"/>
      <w:marTop w:val="0"/>
      <w:marBottom w:val="0"/>
      <w:divBdr>
        <w:top w:val="none" w:sz="0" w:space="0" w:color="auto"/>
        <w:left w:val="none" w:sz="0" w:space="0" w:color="auto"/>
        <w:bottom w:val="none" w:sz="0" w:space="0" w:color="auto"/>
        <w:right w:val="none" w:sz="0" w:space="0" w:color="auto"/>
      </w:divBdr>
    </w:div>
    <w:div w:id="1917351484">
      <w:bodyDiv w:val="1"/>
      <w:marLeft w:val="0"/>
      <w:marRight w:val="0"/>
      <w:marTop w:val="0"/>
      <w:marBottom w:val="0"/>
      <w:divBdr>
        <w:top w:val="none" w:sz="0" w:space="0" w:color="auto"/>
        <w:left w:val="none" w:sz="0" w:space="0" w:color="auto"/>
        <w:bottom w:val="none" w:sz="0" w:space="0" w:color="auto"/>
        <w:right w:val="none" w:sz="0" w:space="0" w:color="auto"/>
      </w:divBdr>
    </w:div>
    <w:div w:id="1920095995">
      <w:bodyDiv w:val="1"/>
      <w:marLeft w:val="0"/>
      <w:marRight w:val="0"/>
      <w:marTop w:val="0"/>
      <w:marBottom w:val="0"/>
      <w:divBdr>
        <w:top w:val="none" w:sz="0" w:space="0" w:color="auto"/>
        <w:left w:val="none" w:sz="0" w:space="0" w:color="auto"/>
        <w:bottom w:val="none" w:sz="0" w:space="0" w:color="auto"/>
        <w:right w:val="none" w:sz="0" w:space="0" w:color="auto"/>
      </w:divBdr>
    </w:div>
    <w:div w:id="1922592903">
      <w:bodyDiv w:val="1"/>
      <w:marLeft w:val="0"/>
      <w:marRight w:val="0"/>
      <w:marTop w:val="0"/>
      <w:marBottom w:val="0"/>
      <w:divBdr>
        <w:top w:val="none" w:sz="0" w:space="0" w:color="auto"/>
        <w:left w:val="none" w:sz="0" w:space="0" w:color="auto"/>
        <w:bottom w:val="none" w:sz="0" w:space="0" w:color="auto"/>
        <w:right w:val="none" w:sz="0" w:space="0" w:color="auto"/>
      </w:divBdr>
    </w:div>
    <w:div w:id="1924681069">
      <w:bodyDiv w:val="1"/>
      <w:marLeft w:val="0"/>
      <w:marRight w:val="0"/>
      <w:marTop w:val="0"/>
      <w:marBottom w:val="0"/>
      <w:divBdr>
        <w:top w:val="none" w:sz="0" w:space="0" w:color="auto"/>
        <w:left w:val="none" w:sz="0" w:space="0" w:color="auto"/>
        <w:bottom w:val="none" w:sz="0" w:space="0" w:color="auto"/>
        <w:right w:val="none" w:sz="0" w:space="0" w:color="auto"/>
      </w:divBdr>
    </w:div>
    <w:div w:id="1928222182">
      <w:bodyDiv w:val="1"/>
      <w:marLeft w:val="0"/>
      <w:marRight w:val="0"/>
      <w:marTop w:val="0"/>
      <w:marBottom w:val="0"/>
      <w:divBdr>
        <w:top w:val="none" w:sz="0" w:space="0" w:color="auto"/>
        <w:left w:val="none" w:sz="0" w:space="0" w:color="auto"/>
        <w:bottom w:val="none" w:sz="0" w:space="0" w:color="auto"/>
        <w:right w:val="none" w:sz="0" w:space="0" w:color="auto"/>
      </w:divBdr>
    </w:div>
    <w:div w:id="1931965580">
      <w:bodyDiv w:val="1"/>
      <w:marLeft w:val="0"/>
      <w:marRight w:val="0"/>
      <w:marTop w:val="0"/>
      <w:marBottom w:val="0"/>
      <w:divBdr>
        <w:top w:val="none" w:sz="0" w:space="0" w:color="auto"/>
        <w:left w:val="none" w:sz="0" w:space="0" w:color="auto"/>
        <w:bottom w:val="none" w:sz="0" w:space="0" w:color="auto"/>
        <w:right w:val="none" w:sz="0" w:space="0" w:color="auto"/>
      </w:divBdr>
    </w:div>
    <w:div w:id="1947615294">
      <w:bodyDiv w:val="1"/>
      <w:marLeft w:val="0"/>
      <w:marRight w:val="0"/>
      <w:marTop w:val="0"/>
      <w:marBottom w:val="0"/>
      <w:divBdr>
        <w:top w:val="none" w:sz="0" w:space="0" w:color="auto"/>
        <w:left w:val="none" w:sz="0" w:space="0" w:color="auto"/>
        <w:bottom w:val="none" w:sz="0" w:space="0" w:color="auto"/>
        <w:right w:val="none" w:sz="0" w:space="0" w:color="auto"/>
      </w:divBdr>
    </w:div>
    <w:div w:id="1972201681">
      <w:bodyDiv w:val="1"/>
      <w:marLeft w:val="0"/>
      <w:marRight w:val="0"/>
      <w:marTop w:val="0"/>
      <w:marBottom w:val="0"/>
      <w:divBdr>
        <w:top w:val="none" w:sz="0" w:space="0" w:color="auto"/>
        <w:left w:val="none" w:sz="0" w:space="0" w:color="auto"/>
        <w:bottom w:val="none" w:sz="0" w:space="0" w:color="auto"/>
        <w:right w:val="none" w:sz="0" w:space="0" w:color="auto"/>
      </w:divBdr>
    </w:div>
    <w:div w:id="1972666094">
      <w:bodyDiv w:val="1"/>
      <w:marLeft w:val="0"/>
      <w:marRight w:val="0"/>
      <w:marTop w:val="0"/>
      <w:marBottom w:val="0"/>
      <w:divBdr>
        <w:top w:val="none" w:sz="0" w:space="0" w:color="auto"/>
        <w:left w:val="none" w:sz="0" w:space="0" w:color="auto"/>
        <w:bottom w:val="none" w:sz="0" w:space="0" w:color="auto"/>
        <w:right w:val="none" w:sz="0" w:space="0" w:color="auto"/>
      </w:divBdr>
    </w:div>
    <w:div w:id="1980498726">
      <w:bodyDiv w:val="1"/>
      <w:marLeft w:val="0"/>
      <w:marRight w:val="0"/>
      <w:marTop w:val="0"/>
      <w:marBottom w:val="0"/>
      <w:divBdr>
        <w:top w:val="none" w:sz="0" w:space="0" w:color="auto"/>
        <w:left w:val="none" w:sz="0" w:space="0" w:color="auto"/>
        <w:bottom w:val="none" w:sz="0" w:space="0" w:color="auto"/>
        <w:right w:val="none" w:sz="0" w:space="0" w:color="auto"/>
      </w:divBdr>
    </w:div>
    <w:div w:id="1985698676">
      <w:bodyDiv w:val="1"/>
      <w:marLeft w:val="0"/>
      <w:marRight w:val="0"/>
      <w:marTop w:val="0"/>
      <w:marBottom w:val="0"/>
      <w:divBdr>
        <w:top w:val="none" w:sz="0" w:space="0" w:color="auto"/>
        <w:left w:val="none" w:sz="0" w:space="0" w:color="auto"/>
        <w:bottom w:val="none" w:sz="0" w:space="0" w:color="auto"/>
        <w:right w:val="none" w:sz="0" w:space="0" w:color="auto"/>
      </w:divBdr>
    </w:div>
    <w:div w:id="1988195617">
      <w:bodyDiv w:val="1"/>
      <w:marLeft w:val="0"/>
      <w:marRight w:val="0"/>
      <w:marTop w:val="0"/>
      <w:marBottom w:val="0"/>
      <w:divBdr>
        <w:top w:val="none" w:sz="0" w:space="0" w:color="auto"/>
        <w:left w:val="none" w:sz="0" w:space="0" w:color="auto"/>
        <w:bottom w:val="none" w:sz="0" w:space="0" w:color="auto"/>
        <w:right w:val="none" w:sz="0" w:space="0" w:color="auto"/>
      </w:divBdr>
    </w:div>
    <w:div w:id="1991666541">
      <w:bodyDiv w:val="1"/>
      <w:marLeft w:val="0"/>
      <w:marRight w:val="0"/>
      <w:marTop w:val="0"/>
      <w:marBottom w:val="0"/>
      <w:divBdr>
        <w:top w:val="none" w:sz="0" w:space="0" w:color="auto"/>
        <w:left w:val="none" w:sz="0" w:space="0" w:color="auto"/>
        <w:bottom w:val="none" w:sz="0" w:space="0" w:color="auto"/>
        <w:right w:val="none" w:sz="0" w:space="0" w:color="auto"/>
      </w:divBdr>
    </w:div>
    <w:div w:id="2004355469">
      <w:bodyDiv w:val="1"/>
      <w:marLeft w:val="0"/>
      <w:marRight w:val="0"/>
      <w:marTop w:val="0"/>
      <w:marBottom w:val="0"/>
      <w:divBdr>
        <w:top w:val="none" w:sz="0" w:space="0" w:color="auto"/>
        <w:left w:val="none" w:sz="0" w:space="0" w:color="auto"/>
        <w:bottom w:val="none" w:sz="0" w:space="0" w:color="auto"/>
        <w:right w:val="none" w:sz="0" w:space="0" w:color="auto"/>
      </w:divBdr>
    </w:div>
    <w:div w:id="2007898271">
      <w:bodyDiv w:val="1"/>
      <w:marLeft w:val="0"/>
      <w:marRight w:val="0"/>
      <w:marTop w:val="0"/>
      <w:marBottom w:val="0"/>
      <w:divBdr>
        <w:top w:val="none" w:sz="0" w:space="0" w:color="auto"/>
        <w:left w:val="none" w:sz="0" w:space="0" w:color="auto"/>
        <w:bottom w:val="none" w:sz="0" w:space="0" w:color="auto"/>
        <w:right w:val="none" w:sz="0" w:space="0" w:color="auto"/>
      </w:divBdr>
    </w:div>
    <w:div w:id="2008173166">
      <w:bodyDiv w:val="1"/>
      <w:marLeft w:val="0"/>
      <w:marRight w:val="0"/>
      <w:marTop w:val="0"/>
      <w:marBottom w:val="0"/>
      <w:divBdr>
        <w:top w:val="none" w:sz="0" w:space="0" w:color="auto"/>
        <w:left w:val="none" w:sz="0" w:space="0" w:color="auto"/>
        <w:bottom w:val="none" w:sz="0" w:space="0" w:color="auto"/>
        <w:right w:val="none" w:sz="0" w:space="0" w:color="auto"/>
      </w:divBdr>
      <w:divsChild>
        <w:div w:id="19862709">
          <w:marLeft w:val="0"/>
          <w:marRight w:val="0"/>
          <w:marTop w:val="0"/>
          <w:marBottom w:val="0"/>
          <w:divBdr>
            <w:top w:val="none" w:sz="0" w:space="0" w:color="auto"/>
            <w:left w:val="none" w:sz="0" w:space="0" w:color="auto"/>
            <w:bottom w:val="none" w:sz="0" w:space="0" w:color="auto"/>
            <w:right w:val="none" w:sz="0" w:space="0" w:color="auto"/>
          </w:divBdr>
          <w:divsChild>
            <w:div w:id="1371689106">
              <w:marLeft w:val="0"/>
              <w:marRight w:val="0"/>
              <w:marTop w:val="0"/>
              <w:marBottom w:val="0"/>
              <w:divBdr>
                <w:top w:val="none" w:sz="0" w:space="0" w:color="auto"/>
                <w:left w:val="none" w:sz="0" w:space="0" w:color="auto"/>
                <w:bottom w:val="none" w:sz="0" w:space="0" w:color="auto"/>
                <w:right w:val="none" w:sz="0" w:space="0" w:color="auto"/>
              </w:divBdr>
              <w:divsChild>
                <w:div w:id="829060343">
                  <w:marLeft w:val="0"/>
                  <w:marRight w:val="0"/>
                  <w:marTop w:val="0"/>
                  <w:marBottom w:val="0"/>
                  <w:divBdr>
                    <w:top w:val="none" w:sz="0" w:space="0" w:color="auto"/>
                    <w:left w:val="none" w:sz="0" w:space="0" w:color="auto"/>
                    <w:bottom w:val="none" w:sz="0" w:space="0" w:color="auto"/>
                    <w:right w:val="none" w:sz="0" w:space="0" w:color="auto"/>
                  </w:divBdr>
                  <w:divsChild>
                    <w:div w:id="458494922">
                      <w:marLeft w:val="0"/>
                      <w:marRight w:val="0"/>
                      <w:marTop w:val="0"/>
                      <w:marBottom w:val="0"/>
                      <w:divBdr>
                        <w:top w:val="none" w:sz="0" w:space="0" w:color="auto"/>
                        <w:left w:val="none" w:sz="0" w:space="0" w:color="auto"/>
                        <w:bottom w:val="none" w:sz="0" w:space="0" w:color="auto"/>
                        <w:right w:val="none" w:sz="0" w:space="0" w:color="auto"/>
                      </w:divBdr>
                      <w:divsChild>
                        <w:div w:id="437454875">
                          <w:marLeft w:val="0"/>
                          <w:marRight w:val="0"/>
                          <w:marTop w:val="0"/>
                          <w:marBottom w:val="0"/>
                          <w:divBdr>
                            <w:top w:val="none" w:sz="0" w:space="0" w:color="auto"/>
                            <w:left w:val="none" w:sz="0" w:space="0" w:color="auto"/>
                            <w:bottom w:val="none" w:sz="0" w:space="0" w:color="auto"/>
                            <w:right w:val="none" w:sz="0" w:space="0" w:color="auto"/>
                          </w:divBdr>
                        </w:div>
                        <w:div w:id="1045056828">
                          <w:marLeft w:val="0"/>
                          <w:marRight w:val="0"/>
                          <w:marTop w:val="0"/>
                          <w:marBottom w:val="0"/>
                          <w:divBdr>
                            <w:top w:val="none" w:sz="0" w:space="0" w:color="auto"/>
                            <w:left w:val="none" w:sz="0" w:space="0" w:color="auto"/>
                            <w:bottom w:val="none" w:sz="0" w:space="0" w:color="auto"/>
                            <w:right w:val="none" w:sz="0" w:space="0" w:color="auto"/>
                          </w:divBdr>
                        </w:div>
                        <w:div w:id="1917401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4240107">
          <w:marLeft w:val="0"/>
          <w:marRight w:val="0"/>
          <w:marTop w:val="0"/>
          <w:marBottom w:val="0"/>
          <w:divBdr>
            <w:top w:val="none" w:sz="0" w:space="0" w:color="auto"/>
            <w:left w:val="none" w:sz="0" w:space="0" w:color="auto"/>
            <w:bottom w:val="none" w:sz="0" w:space="0" w:color="auto"/>
            <w:right w:val="none" w:sz="0" w:space="0" w:color="auto"/>
          </w:divBdr>
          <w:divsChild>
            <w:div w:id="360202653">
              <w:marLeft w:val="0"/>
              <w:marRight w:val="0"/>
              <w:marTop w:val="0"/>
              <w:marBottom w:val="0"/>
              <w:divBdr>
                <w:top w:val="none" w:sz="0" w:space="0" w:color="auto"/>
                <w:left w:val="none" w:sz="0" w:space="0" w:color="auto"/>
                <w:bottom w:val="none" w:sz="0" w:space="0" w:color="auto"/>
                <w:right w:val="none" w:sz="0" w:space="0" w:color="auto"/>
              </w:divBdr>
              <w:divsChild>
                <w:div w:id="158890383">
                  <w:marLeft w:val="0"/>
                  <w:marRight w:val="0"/>
                  <w:marTop w:val="0"/>
                  <w:marBottom w:val="0"/>
                  <w:divBdr>
                    <w:top w:val="none" w:sz="0" w:space="0" w:color="auto"/>
                    <w:left w:val="none" w:sz="0" w:space="0" w:color="auto"/>
                    <w:bottom w:val="none" w:sz="0" w:space="0" w:color="auto"/>
                    <w:right w:val="none" w:sz="0" w:space="0" w:color="auto"/>
                  </w:divBdr>
                  <w:divsChild>
                    <w:div w:id="246699221">
                      <w:marLeft w:val="0"/>
                      <w:marRight w:val="0"/>
                      <w:marTop w:val="0"/>
                      <w:marBottom w:val="0"/>
                      <w:divBdr>
                        <w:top w:val="none" w:sz="0" w:space="0" w:color="auto"/>
                        <w:left w:val="none" w:sz="0" w:space="0" w:color="auto"/>
                        <w:bottom w:val="none" w:sz="0" w:space="0" w:color="auto"/>
                        <w:right w:val="none" w:sz="0" w:space="0" w:color="auto"/>
                      </w:divBdr>
                      <w:divsChild>
                        <w:div w:id="2079591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1944285">
          <w:marLeft w:val="0"/>
          <w:marRight w:val="0"/>
          <w:marTop w:val="0"/>
          <w:marBottom w:val="0"/>
          <w:divBdr>
            <w:top w:val="none" w:sz="0" w:space="0" w:color="auto"/>
            <w:left w:val="none" w:sz="0" w:space="0" w:color="auto"/>
            <w:bottom w:val="none" w:sz="0" w:space="0" w:color="auto"/>
            <w:right w:val="none" w:sz="0" w:space="0" w:color="auto"/>
          </w:divBdr>
          <w:divsChild>
            <w:div w:id="846940505">
              <w:marLeft w:val="0"/>
              <w:marRight w:val="0"/>
              <w:marTop w:val="0"/>
              <w:marBottom w:val="0"/>
              <w:divBdr>
                <w:top w:val="none" w:sz="0" w:space="0" w:color="auto"/>
                <w:left w:val="none" w:sz="0" w:space="0" w:color="auto"/>
                <w:bottom w:val="none" w:sz="0" w:space="0" w:color="auto"/>
                <w:right w:val="none" w:sz="0" w:space="0" w:color="auto"/>
              </w:divBdr>
              <w:divsChild>
                <w:div w:id="655233210">
                  <w:marLeft w:val="0"/>
                  <w:marRight w:val="0"/>
                  <w:marTop w:val="0"/>
                  <w:marBottom w:val="0"/>
                  <w:divBdr>
                    <w:top w:val="none" w:sz="0" w:space="0" w:color="auto"/>
                    <w:left w:val="none" w:sz="0" w:space="0" w:color="auto"/>
                    <w:bottom w:val="none" w:sz="0" w:space="0" w:color="auto"/>
                    <w:right w:val="none" w:sz="0" w:space="0" w:color="auto"/>
                  </w:divBdr>
                  <w:divsChild>
                    <w:div w:id="549657643">
                      <w:marLeft w:val="0"/>
                      <w:marRight w:val="0"/>
                      <w:marTop w:val="0"/>
                      <w:marBottom w:val="0"/>
                      <w:divBdr>
                        <w:top w:val="none" w:sz="0" w:space="0" w:color="auto"/>
                        <w:left w:val="none" w:sz="0" w:space="0" w:color="auto"/>
                        <w:bottom w:val="none" w:sz="0" w:space="0" w:color="auto"/>
                        <w:right w:val="none" w:sz="0" w:space="0" w:color="auto"/>
                      </w:divBdr>
                      <w:divsChild>
                        <w:div w:id="1710380164">
                          <w:marLeft w:val="0"/>
                          <w:marRight w:val="0"/>
                          <w:marTop w:val="0"/>
                          <w:marBottom w:val="0"/>
                          <w:divBdr>
                            <w:top w:val="none" w:sz="0" w:space="0" w:color="auto"/>
                            <w:left w:val="none" w:sz="0" w:space="0" w:color="auto"/>
                            <w:bottom w:val="none" w:sz="0" w:space="0" w:color="auto"/>
                            <w:right w:val="none" w:sz="0" w:space="0" w:color="auto"/>
                          </w:divBdr>
                        </w:div>
                        <w:div w:id="1815874567">
                          <w:marLeft w:val="0"/>
                          <w:marRight w:val="0"/>
                          <w:marTop w:val="0"/>
                          <w:marBottom w:val="0"/>
                          <w:divBdr>
                            <w:top w:val="none" w:sz="0" w:space="0" w:color="auto"/>
                            <w:left w:val="none" w:sz="0" w:space="0" w:color="auto"/>
                            <w:bottom w:val="none" w:sz="0" w:space="0" w:color="auto"/>
                            <w:right w:val="none" w:sz="0" w:space="0" w:color="auto"/>
                          </w:divBdr>
                        </w:div>
                        <w:div w:id="2103333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8416680">
          <w:marLeft w:val="0"/>
          <w:marRight w:val="0"/>
          <w:marTop w:val="0"/>
          <w:marBottom w:val="0"/>
          <w:divBdr>
            <w:top w:val="none" w:sz="0" w:space="0" w:color="auto"/>
            <w:left w:val="none" w:sz="0" w:space="0" w:color="auto"/>
            <w:bottom w:val="none" w:sz="0" w:space="0" w:color="auto"/>
            <w:right w:val="none" w:sz="0" w:space="0" w:color="auto"/>
          </w:divBdr>
          <w:divsChild>
            <w:div w:id="730929313">
              <w:marLeft w:val="0"/>
              <w:marRight w:val="0"/>
              <w:marTop w:val="0"/>
              <w:marBottom w:val="0"/>
              <w:divBdr>
                <w:top w:val="none" w:sz="0" w:space="0" w:color="auto"/>
                <w:left w:val="none" w:sz="0" w:space="0" w:color="auto"/>
                <w:bottom w:val="none" w:sz="0" w:space="0" w:color="auto"/>
                <w:right w:val="none" w:sz="0" w:space="0" w:color="auto"/>
              </w:divBdr>
              <w:divsChild>
                <w:div w:id="1110010398">
                  <w:marLeft w:val="0"/>
                  <w:marRight w:val="0"/>
                  <w:marTop w:val="0"/>
                  <w:marBottom w:val="0"/>
                  <w:divBdr>
                    <w:top w:val="none" w:sz="0" w:space="0" w:color="auto"/>
                    <w:left w:val="none" w:sz="0" w:space="0" w:color="auto"/>
                    <w:bottom w:val="none" w:sz="0" w:space="0" w:color="auto"/>
                    <w:right w:val="none" w:sz="0" w:space="0" w:color="auto"/>
                  </w:divBdr>
                  <w:divsChild>
                    <w:div w:id="97608622">
                      <w:marLeft w:val="0"/>
                      <w:marRight w:val="0"/>
                      <w:marTop w:val="0"/>
                      <w:marBottom w:val="0"/>
                      <w:divBdr>
                        <w:top w:val="none" w:sz="0" w:space="0" w:color="auto"/>
                        <w:left w:val="none" w:sz="0" w:space="0" w:color="auto"/>
                        <w:bottom w:val="none" w:sz="0" w:space="0" w:color="auto"/>
                        <w:right w:val="none" w:sz="0" w:space="0" w:color="auto"/>
                      </w:divBdr>
                      <w:divsChild>
                        <w:div w:id="229313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6037953">
      <w:bodyDiv w:val="1"/>
      <w:marLeft w:val="0"/>
      <w:marRight w:val="0"/>
      <w:marTop w:val="0"/>
      <w:marBottom w:val="0"/>
      <w:divBdr>
        <w:top w:val="none" w:sz="0" w:space="0" w:color="auto"/>
        <w:left w:val="none" w:sz="0" w:space="0" w:color="auto"/>
        <w:bottom w:val="none" w:sz="0" w:space="0" w:color="auto"/>
        <w:right w:val="none" w:sz="0" w:space="0" w:color="auto"/>
      </w:divBdr>
    </w:div>
    <w:div w:id="2039314219">
      <w:bodyDiv w:val="1"/>
      <w:marLeft w:val="0"/>
      <w:marRight w:val="0"/>
      <w:marTop w:val="0"/>
      <w:marBottom w:val="0"/>
      <w:divBdr>
        <w:top w:val="none" w:sz="0" w:space="0" w:color="auto"/>
        <w:left w:val="none" w:sz="0" w:space="0" w:color="auto"/>
        <w:bottom w:val="none" w:sz="0" w:space="0" w:color="auto"/>
        <w:right w:val="none" w:sz="0" w:space="0" w:color="auto"/>
      </w:divBdr>
    </w:div>
    <w:div w:id="2045980640">
      <w:bodyDiv w:val="1"/>
      <w:marLeft w:val="0"/>
      <w:marRight w:val="0"/>
      <w:marTop w:val="0"/>
      <w:marBottom w:val="0"/>
      <w:divBdr>
        <w:top w:val="none" w:sz="0" w:space="0" w:color="auto"/>
        <w:left w:val="none" w:sz="0" w:space="0" w:color="auto"/>
        <w:bottom w:val="none" w:sz="0" w:space="0" w:color="auto"/>
        <w:right w:val="none" w:sz="0" w:space="0" w:color="auto"/>
      </w:divBdr>
    </w:div>
    <w:div w:id="2056267855">
      <w:bodyDiv w:val="1"/>
      <w:marLeft w:val="0"/>
      <w:marRight w:val="0"/>
      <w:marTop w:val="0"/>
      <w:marBottom w:val="0"/>
      <w:divBdr>
        <w:top w:val="none" w:sz="0" w:space="0" w:color="auto"/>
        <w:left w:val="none" w:sz="0" w:space="0" w:color="auto"/>
        <w:bottom w:val="none" w:sz="0" w:space="0" w:color="auto"/>
        <w:right w:val="none" w:sz="0" w:space="0" w:color="auto"/>
      </w:divBdr>
    </w:div>
    <w:div w:id="2064256143">
      <w:bodyDiv w:val="1"/>
      <w:marLeft w:val="0"/>
      <w:marRight w:val="0"/>
      <w:marTop w:val="0"/>
      <w:marBottom w:val="0"/>
      <w:divBdr>
        <w:top w:val="none" w:sz="0" w:space="0" w:color="auto"/>
        <w:left w:val="none" w:sz="0" w:space="0" w:color="auto"/>
        <w:bottom w:val="none" w:sz="0" w:space="0" w:color="auto"/>
        <w:right w:val="none" w:sz="0" w:space="0" w:color="auto"/>
      </w:divBdr>
    </w:div>
    <w:div w:id="2065789811">
      <w:bodyDiv w:val="1"/>
      <w:marLeft w:val="0"/>
      <w:marRight w:val="0"/>
      <w:marTop w:val="0"/>
      <w:marBottom w:val="0"/>
      <w:divBdr>
        <w:top w:val="none" w:sz="0" w:space="0" w:color="auto"/>
        <w:left w:val="none" w:sz="0" w:space="0" w:color="auto"/>
        <w:bottom w:val="none" w:sz="0" w:space="0" w:color="auto"/>
        <w:right w:val="none" w:sz="0" w:space="0" w:color="auto"/>
      </w:divBdr>
    </w:div>
    <w:div w:id="2071074685">
      <w:bodyDiv w:val="1"/>
      <w:marLeft w:val="0"/>
      <w:marRight w:val="0"/>
      <w:marTop w:val="0"/>
      <w:marBottom w:val="0"/>
      <w:divBdr>
        <w:top w:val="none" w:sz="0" w:space="0" w:color="auto"/>
        <w:left w:val="none" w:sz="0" w:space="0" w:color="auto"/>
        <w:bottom w:val="none" w:sz="0" w:space="0" w:color="auto"/>
        <w:right w:val="none" w:sz="0" w:space="0" w:color="auto"/>
      </w:divBdr>
    </w:div>
    <w:div w:id="2076778667">
      <w:bodyDiv w:val="1"/>
      <w:marLeft w:val="0"/>
      <w:marRight w:val="0"/>
      <w:marTop w:val="0"/>
      <w:marBottom w:val="0"/>
      <w:divBdr>
        <w:top w:val="none" w:sz="0" w:space="0" w:color="auto"/>
        <w:left w:val="none" w:sz="0" w:space="0" w:color="auto"/>
        <w:bottom w:val="none" w:sz="0" w:space="0" w:color="auto"/>
        <w:right w:val="none" w:sz="0" w:space="0" w:color="auto"/>
      </w:divBdr>
    </w:div>
    <w:div w:id="2077238153">
      <w:bodyDiv w:val="1"/>
      <w:marLeft w:val="0"/>
      <w:marRight w:val="0"/>
      <w:marTop w:val="0"/>
      <w:marBottom w:val="0"/>
      <w:divBdr>
        <w:top w:val="none" w:sz="0" w:space="0" w:color="auto"/>
        <w:left w:val="none" w:sz="0" w:space="0" w:color="auto"/>
        <w:bottom w:val="none" w:sz="0" w:space="0" w:color="auto"/>
        <w:right w:val="none" w:sz="0" w:space="0" w:color="auto"/>
      </w:divBdr>
      <w:divsChild>
        <w:div w:id="149904106">
          <w:marLeft w:val="0"/>
          <w:marRight w:val="0"/>
          <w:marTop w:val="0"/>
          <w:marBottom w:val="0"/>
          <w:divBdr>
            <w:top w:val="none" w:sz="0" w:space="0" w:color="auto"/>
            <w:left w:val="none" w:sz="0" w:space="0" w:color="auto"/>
            <w:bottom w:val="none" w:sz="0" w:space="0" w:color="auto"/>
            <w:right w:val="none" w:sz="0" w:space="0" w:color="auto"/>
          </w:divBdr>
        </w:div>
        <w:div w:id="1399136788">
          <w:marLeft w:val="0"/>
          <w:marRight w:val="0"/>
          <w:marTop w:val="0"/>
          <w:marBottom w:val="0"/>
          <w:divBdr>
            <w:top w:val="none" w:sz="0" w:space="0" w:color="auto"/>
            <w:left w:val="none" w:sz="0" w:space="0" w:color="auto"/>
            <w:bottom w:val="none" w:sz="0" w:space="0" w:color="auto"/>
            <w:right w:val="none" w:sz="0" w:space="0" w:color="auto"/>
          </w:divBdr>
        </w:div>
      </w:divsChild>
    </w:div>
    <w:div w:id="2088961017">
      <w:bodyDiv w:val="1"/>
      <w:marLeft w:val="0"/>
      <w:marRight w:val="0"/>
      <w:marTop w:val="0"/>
      <w:marBottom w:val="0"/>
      <w:divBdr>
        <w:top w:val="none" w:sz="0" w:space="0" w:color="auto"/>
        <w:left w:val="none" w:sz="0" w:space="0" w:color="auto"/>
        <w:bottom w:val="none" w:sz="0" w:space="0" w:color="auto"/>
        <w:right w:val="none" w:sz="0" w:space="0" w:color="auto"/>
      </w:divBdr>
      <w:divsChild>
        <w:div w:id="1193155476">
          <w:marLeft w:val="0"/>
          <w:marRight w:val="0"/>
          <w:marTop w:val="0"/>
          <w:marBottom w:val="0"/>
          <w:divBdr>
            <w:top w:val="none" w:sz="0" w:space="0" w:color="auto"/>
            <w:left w:val="none" w:sz="0" w:space="0" w:color="auto"/>
            <w:bottom w:val="none" w:sz="0" w:space="0" w:color="auto"/>
            <w:right w:val="none" w:sz="0" w:space="0" w:color="auto"/>
          </w:divBdr>
          <w:divsChild>
            <w:div w:id="1782530701">
              <w:marLeft w:val="0"/>
              <w:marRight w:val="0"/>
              <w:marTop w:val="0"/>
              <w:marBottom w:val="0"/>
              <w:divBdr>
                <w:top w:val="none" w:sz="0" w:space="0" w:color="auto"/>
                <w:left w:val="none" w:sz="0" w:space="0" w:color="auto"/>
                <w:bottom w:val="none" w:sz="0" w:space="0" w:color="auto"/>
                <w:right w:val="none" w:sz="0" w:space="0" w:color="auto"/>
              </w:divBdr>
              <w:divsChild>
                <w:div w:id="1068723887">
                  <w:marLeft w:val="0"/>
                  <w:marRight w:val="0"/>
                  <w:marTop w:val="0"/>
                  <w:marBottom w:val="0"/>
                  <w:divBdr>
                    <w:top w:val="none" w:sz="0" w:space="0" w:color="auto"/>
                    <w:left w:val="none" w:sz="0" w:space="0" w:color="auto"/>
                    <w:bottom w:val="none" w:sz="0" w:space="0" w:color="auto"/>
                    <w:right w:val="none" w:sz="0" w:space="0" w:color="auto"/>
                  </w:divBdr>
                  <w:divsChild>
                    <w:div w:id="1675721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9401163">
      <w:bodyDiv w:val="1"/>
      <w:marLeft w:val="0"/>
      <w:marRight w:val="0"/>
      <w:marTop w:val="0"/>
      <w:marBottom w:val="0"/>
      <w:divBdr>
        <w:top w:val="none" w:sz="0" w:space="0" w:color="auto"/>
        <w:left w:val="none" w:sz="0" w:space="0" w:color="auto"/>
        <w:bottom w:val="none" w:sz="0" w:space="0" w:color="auto"/>
        <w:right w:val="none" w:sz="0" w:space="0" w:color="auto"/>
      </w:divBdr>
    </w:div>
    <w:div w:id="2111267325">
      <w:bodyDiv w:val="1"/>
      <w:marLeft w:val="0"/>
      <w:marRight w:val="0"/>
      <w:marTop w:val="0"/>
      <w:marBottom w:val="0"/>
      <w:divBdr>
        <w:top w:val="none" w:sz="0" w:space="0" w:color="auto"/>
        <w:left w:val="none" w:sz="0" w:space="0" w:color="auto"/>
        <w:bottom w:val="none" w:sz="0" w:space="0" w:color="auto"/>
        <w:right w:val="none" w:sz="0" w:space="0" w:color="auto"/>
      </w:divBdr>
    </w:div>
    <w:div w:id="2120567829">
      <w:bodyDiv w:val="1"/>
      <w:marLeft w:val="0"/>
      <w:marRight w:val="0"/>
      <w:marTop w:val="0"/>
      <w:marBottom w:val="0"/>
      <w:divBdr>
        <w:top w:val="none" w:sz="0" w:space="0" w:color="auto"/>
        <w:left w:val="none" w:sz="0" w:space="0" w:color="auto"/>
        <w:bottom w:val="none" w:sz="0" w:space="0" w:color="auto"/>
        <w:right w:val="none" w:sz="0" w:space="0" w:color="auto"/>
      </w:divBdr>
    </w:div>
    <w:div w:id="2122726477">
      <w:bodyDiv w:val="1"/>
      <w:marLeft w:val="0"/>
      <w:marRight w:val="0"/>
      <w:marTop w:val="0"/>
      <w:marBottom w:val="0"/>
      <w:divBdr>
        <w:top w:val="none" w:sz="0" w:space="0" w:color="auto"/>
        <w:left w:val="none" w:sz="0" w:space="0" w:color="auto"/>
        <w:bottom w:val="none" w:sz="0" w:space="0" w:color="auto"/>
        <w:right w:val="none" w:sz="0" w:space="0" w:color="auto"/>
      </w:divBdr>
    </w:div>
    <w:div w:id="2131439496">
      <w:bodyDiv w:val="1"/>
      <w:marLeft w:val="0"/>
      <w:marRight w:val="0"/>
      <w:marTop w:val="0"/>
      <w:marBottom w:val="0"/>
      <w:divBdr>
        <w:top w:val="none" w:sz="0" w:space="0" w:color="auto"/>
        <w:left w:val="none" w:sz="0" w:space="0" w:color="auto"/>
        <w:bottom w:val="none" w:sz="0" w:space="0" w:color="auto"/>
        <w:right w:val="none" w:sz="0" w:space="0" w:color="auto"/>
      </w:divBdr>
    </w:div>
    <w:div w:id="2137867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s>
</file>

<file path=word/_rels/footer1.xml.rels><?xml version="1.0" encoding="UTF-8" standalone="yes"?>
<Relationships xmlns="http://schemas.openxmlformats.org/package/2006/relationships"><Relationship Id="rId1" Type="http://schemas.openxmlformats.org/officeDocument/2006/relationships/image" Target="media/image22.jpe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orentinCHOMAZ\NOBIS%20360\A2MO%20SUD%20EST%20-%20Partage%20de%20documents\01-Trame%20A2MO%20reste%20du%20monde\00-Th&#232;me%20office\Trame%20Word%20Note%20divers%20et%20PTD%20V24-11-22.dotx" TargetMode="External"/></Relationships>
</file>

<file path=word/theme/theme1.xml><?xml version="1.0" encoding="utf-8"?>
<a:theme xmlns:a="http://schemas.openxmlformats.org/drawingml/2006/main" name="A2MO_2016_theme">
  <a:themeElements>
    <a:clrScheme name="A2MO_2016-charte_graphique">
      <a:dk1>
        <a:sysClr val="windowText" lastClr="000000"/>
      </a:dk1>
      <a:lt1>
        <a:sysClr val="window" lastClr="FFFFFF"/>
      </a:lt1>
      <a:dk2>
        <a:srgbClr val="008795"/>
      </a:dk2>
      <a:lt2>
        <a:srgbClr val="D9D9D9"/>
      </a:lt2>
      <a:accent1>
        <a:srgbClr val="006666"/>
      </a:accent1>
      <a:accent2>
        <a:srgbClr val="598600"/>
      </a:accent2>
      <a:accent3>
        <a:srgbClr val="667886"/>
      </a:accent3>
      <a:accent4>
        <a:srgbClr val="FFD966"/>
      </a:accent4>
      <a:accent5>
        <a:srgbClr val="295376"/>
      </a:accent5>
      <a:accent6>
        <a:srgbClr val="8DC123"/>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bwMode="auto">
        <a:pattFill prst="ltUpDiag">
          <a:fgClr>
            <a:srgbClr val="FFFFFF">
              <a:alpha val="50000"/>
            </a:srgbClr>
          </a:fgClr>
          <a:bgClr>
            <a:srgbClr val="938953">
              <a:alpha val="50000"/>
            </a:srgbClr>
          </a:bgClr>
        </a:pattFill>
        <a:ln w="19050">
          <a:solidFill>
            <a:srgbClr val="1C1A10"/>
          </a:solidFill>
          <a:prstDash val="dash"/>
          <a:round/>
          <a:headEnd/>
          <a:tailEnd type="none" w="lg" len="lg"/>
        </a:ln>
      </a:spPr>
      <a:bodyPr rot="0" vert="horz" wrap="square" lIns="91440" tIns="45720" rIns="91440" bIns="45720" anchor="t" anchorCtr="0" upright="1">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c24c58ea-6a67-4063-b18f-dc0622c7f79e">
      <Terms xmlns="http://schemas.microsoft.com/office/infopath/2007/PartnerControls"/>
    </lcf76f155ced4ddcb4097134ff3c332f>
    <TaxCatchAll xmlns="2cf874d1-61fa-41c3-ad37-5447547e2bf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02A64AC77364646A2E6F8C2BE3AEA87" ma:contentTypeVersion="12" ma:contentTypeDescription="Crée un document." ma:contentTypeScope="" ma:versionID="d7f58f4c01874286659ec1127cbba2ea">
  <xsd:schema xmlns:xsd="http://www.w3.org/2001/XMLSchema" xmlns:xs="http://www.w3.org/2001/XMLSchema" xmlns:p="http://schemas.microsoft.com/office/2006/metadata/properties" xmlns:ns2="c24c58ea-6a67-4063-b18f-dc0622c7f79e" xmlns:ns3="2cf874d1-61fa-41c3-ad37-5447547e2bfd" targetNamespace="http://schemas.microsoft.com/office/2006/metadata/properties" ma:root="true" ma:fieldsID="fe20ef6967723625b5e17d72ac6bdaef" ns2:_="" ns3:_="">
    <xsd:import namespace="c24c58ea-6a67-4063-b18f-dc0622c7f79e"/>
    <xsd:import namespace="2cf874d1-61fa-41c3-ad37-5447547e2bfd"/>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24c58ea-6a67-4063-b18f-dc0622c7f79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Balises d’images" ma:readOnly="false" ma:fieldId="{5cf76f15-5ced-4ddc-b409-7134ff3c332f}" ma:taxonomyMulti="true" ma:sspId="c0ed4ce8-88c8-4a86-95b7-18d5f8523d09"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f874d1-61fa-41c3-ad37-5447547e2bfd"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c8876aad-4985-4d21-b5ad-1505ccdaaeda}" ma:internalName="TaxCatchAll" ma:showField="CatchAllData" ma:web="2cf874d1-61fa-41c3-ad37-5447547e2bf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B8DA5A-BD3A-449E-AB16-966E53A07C22}">
  <ds:schemaRefs>
    <ds:schemaRef ds:uri="http://schemas.microsoft.com/sharepoint/v3/contenttype/forms"/>
  </ds:schemaRefs>
</ds:datastoreItem>
</file>

<file path=customXml/itemProps2.xml><?xml version="1.0" encoding="utf-8"?>
<ds:datastoreItem xmlns:ds="http://schemas.openxmlformats.org/officeDocument/2006/customXml" ds:itemID="{CA271EB4-67A5-4B6B-9B20-D6A5B48BDE45}">
  <ds:schemaRefs>
    <ds:schemaRef ds:uri="http://www.w3.org/XML/1998/namespace"/>
    <ds:schemaRef ds:uri="http://schemas.microsoft.com/office/2006/metadata/properties"/>
    <ds:schemaRef ds:uri="http://purl.org/dc/terms/"/>
    <ds:schemaRef ds:uri="http://schemas.microsoft.com/office/infopath/2007/PartnerControls"/>
    <ds:schemaRef ds:uri="http://purl.org/dc/dcmitype/"/>
    <ds:schemaRef ds:uri="http://schemas.microsoft.com/office/2006/documentManagement/types"/>
    <ds:schemaRef ds:uri="2cf874d1-61fa-41c3-ad37-5447547e2bfd"/>
    <ds:schemaRef ds:uri="http://schemas.openxmlformats.org/package/2006/metadata/core-properties"/>
    <ds:schemaRef ds:uri="c24c58ea-6a67-4063-b18f-dc0622c7f79e"/>
    <ds:schemaRef ds:uri="http://purl.org/dc/elements/1.1/"/>
  </ds:schemaRefs>
</ds:datastoreItem>
</file>

<file path=customXml/itemProps3.xml><?xml version="1.0" encoding="utf-8"?>
<ds:datastoreItem xmlns:ds="http://schemas.openxmlformats.org/officeDocument/2006/customXml" ds:itemID="{59DCA6A7-A3EE-4709-BF0E-EADC7471B5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24c58ea-6a67-4063-b18f-dc0622c7f79e"/>
    <ds:schemaRef ds:uri="2cf874d1-61fa-41c3-ad37-5447547e2b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BB3C589-2689-4882-BA62-0F2E90BFCF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Trame Word Note divers et PTD V24-11-22.dotx</Template>
  <TotalTime>163</TotalTime>
  <Pages>10</Pages>
  <Words>2286</Words>
  <Characters>12578</Characters>
  <Application>Microsoft Office Word</Application>
  <DocSecurity>0</DocSecurity>
  <Lines>104</Lines>
  <Paragraphs>29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14835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Corentin CHOMAZ</dc:creator>
  <cp:keywords/>
  <dc:description/>
  <cp:lastModifiedBy>VIAL, Arnaud</cp:lastModifiedBy>
  <cp:revision>79</cp:revision>
  <cp:lastPrinted>2024-10-22T19:16:00Z</cp:lastPrinted>
  <dcterms:created xsi:type="dcterms:W3CDTF">2025-01-27T17:21:00Z</dcterms:created>
  <dcterms:modified xsi:type="dcterms:W3CDTF">2025-09-23T07:05:00Z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0x010100B02A64AC77364646A2E6F8C2BE3AEA87</vt:lpwstr>
  </property>
  <property fmtid="{D5CDD505-2E9C-101B-9397-08002B2CF9AE}" pid="3" name="MediaServiceImageTags">
    <vt:lpwstr/>
  </property>
</Properties>
</file>